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128" w:rsidRDefault="00E20128" w:rsidP="00E20128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Отчет о реализации муниципальной программы</w:t>
      </w:r>
      <w:r w:rsidR="00055C6C">
        <w:rPr>
          <w:sz w:val="24"/>
          <w:szCs w:val="24"/>
        </w:rPr>
        <w:t xml:space="preserve"> города Батайска</w:t>
      </w:r>
    </w:p>
    <w:p w:rsidR="008C3A0E" w:rsidRPr="00330D3E" w:rsidRDefault="00E20128" w:rsidP="00E20128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«Обеспечение общественного порядка и противодействие преступности» за 2015 год</w:t>
      </w:r>
    </w:p>
    <w:p w:rsidR="008C3A0E" w:rsidRPr="00330D3E" w:rsidRDefault="00E20128" w:rsidP="00297358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906FB8">
        <w:rPr>
          <w:sz w:val="24"/>
          <w:szCs w:val="24"/>
        </w:rPr>
        <w:t xml:space="preserve">риложение </w:t>
      </w:r>
      <w:r w:rsidR="008C3A0E" w:rsidRPr="00330D3E">
        <w:rPr>
          <w:sz w:val="24"/>
          <w:szCs w:val="24"/>
        </w:rPr>
        <w:t>1</w:t>
      </w:r>
    </w:p>
    <w:p w:rsidR="008C3A0E" w:rsidRDefault="008C3A0E" w:rsidP="00297358">
      <w:pPr>
        <w:jc w:val="center"/>
        <w:rPr>
          <w:sz w:val="24"/>
          <w:szCs w:val="24"/>
        </w:rPr>
      </w:pPr>
      <w:bookmarkStart w:id="0" w:name="Par1422"/>
      <w:bookmarkEnd w:id="0"/>
      <w:r w:rsidRPr="00330D3E">
        <w:rPr>
          <w:sz w:val="24"/>
          <w:szCs w:val="24"/>
        </w:rPr>
        <w:t>Сведения</w:t>
      </w:r>
      <w:bookmarkStart w:id="1" w:name="_GoBack"/>
      <w:bookmarkEnd w:id="1"/>
      <w:r w:rsidRPr="00330D3E">
        <w:rPr>
          <w:sz w:val="24"/>
          <w:szCs w:val="24"/>
        </w:rPr>
        <w:t xml:space="preserve"> о д</w:t>
      </w:r>
      <w:r w:rsidR="00C302B5" w:rsidRPr="00330D3E">
        <w:rPr>
          <w:sz w:val="24"/>
          <w:szCs w:val="24"/>
        </w:rPr>
        <w:t xml:space="preserve">остижении значений </w:t>
      </w:r>
      <w:r w:rsidRPr="00330D3E">
        <w:rPr>
          <w:sz w:val="24"/>
          <w:szCs w:val="24"/>
        </w:rPr>
        <w:t>индикаторов</w:t>
      </w:r>
      <w:r w:rsidR="00C302B5" w:rsidRPr="00330D3E">
        <w:rPr>
          <w:sz w:val="24"/>
          <w:szCs w:val="24"/>
        </w:rPr>
        <w:t xml:space="preserve"> (показателей</w:t>
      </w:r>
      <w:r w:rsidRPr="00330D3E">
        <w:rPr>
          <w:sz w:val="24"/>
          <w:szCs w:val="24"/>
        </w:rPr>
        <w:t>)</w:t>
      </w:r>
    </w:p>
    <w:p w:rsidR="009960E4" w:rsidRPr="00330D3E" w:rsidRDefault="009960E4" w:rsidP="00297358">
      <w:pPr>
        <w:jc w:val="center"/>
        <w:rPr>
          <w:sz w:val="24"/>
          <w:szCs w:val="24"/>
        </w:rPr>
      </w:pPr>
    </w:p>
    <w:tbl>
      <w:tblPr>
        <w:tblW w:w="16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5387"/>
        <w:gridCol w:w="1701"/>
        <w:gridCol w:w="1985"/>
        <w:gridCol w:w="1275"/>
        <w:gridCol w:w="1285"/>
        <w:gridCol w:w="3394"/>
      </w:tblGrid>
      <w:tr w:rsidR="00906FB8" w:rsidRPr="00685263" w:rsidTr="00906FB8">
        <w:tc>
          <w:tcPr>
            <w:tcW w:w="992" w:type="dxa"/>
            <w:vMerge w:val="restart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 xml:space="preserve">№ </w:t>
            </w:r>
          </w:p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701" w:type="dxa"/>
            <w:vMerge w:val="restart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Единица</w:t>
            </w:r>
          </w:p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измерения</w:t>
            </w:r>
          </w:p>
        </w:tc>
        <w:tc>
          <w:tcPr>
            <w:tcW w:w="4545" w:type="dxa"/>
            <w:gridSpan w:val="3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3394" w:type="dxa"/>
            <w:vMerge w:val="restart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906FB8" w:rsidRPr="00685263" w:rsidTr="00906FB8">
        <w:tc>
          <w:tcPr>
            <w:tcW w:w="992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год,</w:t>
            </w:r>
          </w:p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предшествующий отчетному</w:t>
            </w:r>
            <w:hyperlink w:anchor="Par1462" w:history="1">
              <w:r w:rsidRPr="00685263">
                <w:rPr>
                  <w:rStyle w:val="af2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  <w:tc>
          <w:tcPr>
            <w:tcW w:w="2560" w:type="dxa"/>
            <w:gridSpan w:val="2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отчетный год</w:t>
            </w:r>
          </w:p>
        </w:tc>
        <w:tc>
          <w:tcPr>
            <w:tcW w:w="3394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992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план</w:t>
            </w:r>
          </w:p>
        </w:tc>
        <w:tc>
          <w:tcPr>
            <w:tcW w:w="12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факт</w:t>
            </w:r>
          </w:p>
        </w:tc>
        <w:tc>
          <w:tcPr>
            <w:tcW w:w="3394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rPr>
          <w:trHeight w:val="313"/>
        </w:trPr>
        <w:tc>
          <w:tcPr>
            <w:tcW w:w="992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5</w:t>
            </w:r>
          </w:p>
        </w:tc>
        <w:tc>
          <w:tcPr>
            <w:tcW w:w="12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6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7</w:t>
            </w:r>
          </w:p>
        </w:tc>
      </w:tr>
      <w:tr w:rsidR="00906FB8" w:rsidRPr="00685263" w:rsidTr="00906FB8">
        <w:tc>
          <w:tcPr>
            <w:tcW w:w="16019" w:type="dxa"/>
            <w:gridSpan w:val="7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color w:val="000000"/>
                <w:sz w:val="24"/>
                <w:szCs w:val="24"/>
              </w:rPr>
              <w:t>Подпрограмма 1 «Профилактика коррупционной деятельности должностных лиц органов местного самоуправления»</w:t>
            </w:r>
          </w:p>
        </w:tc>
      </w:tr>
      <w:tr w:rsidR="00906FB8" w:rsidRPr="00685263" w:rsidTr="00906FB8">
        <w:trPr>
          <w:trHeight w:val="313"/>
        </w:trPr>
        <w:tc>
          <w:tcPr>
            <w:tcW w:w="992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 xml:space="preserve">Показатель 1 </w:t>
            </w:r>
          </w:p>
          <w:p w:rsidR="00906FB8" w:rsidRPr="00906FB8" w:rsidRDefault="00906FB8" w:rsidP="00906FB8">
            <w:pPr>
              <w:rPr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>доля граждан, опрошенных в ходе мониторинга общественного мнения, которые лично сталкивались за последний год с проявлениями коррупции в городе Батайске</w:t>
            </w:r>
          </w:p>
        </w:tc>
        <w:tc>
          <w:tcPr>
            <w:tcW w:w="1701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32,7</w:t>
            </w:r>
          </w:p>
        </w:tc>
        <w:tc>
          <w:tcPr>
            <w:tcW w:w="12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-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В целях экономии и рационального использования бюджетных средств, принято решение данные расходы не производить</w:t>
            </w:r>
          </w:p>
        </w:tc>
      </w:tr>
      <w:tr w:rsidR="00906FB8" w:rsidRPr="00685263" w:rsidTr="00906FB8">
        <w:tc>
          <w:tcPr>
            <w:tcW w:w="992" w:type="dxa"/>
            <w:vAlign w:val="center"/>
          </w:tcPr>
          <w:p w:rsidR="00906FB8" w:rsidRPr="00762FCE" w:rsidRDefault="00906FB8" w:rsidP="00906FB8">
            <w:pPr>
              <w:jc w:val="center"/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906FB8" w:rsidRPr="00762FCE" w:rsidRDefault="00906FB8" w:rsidP="00906FB8">
            <w:pPr>
              <w:widowControl w:val="0"/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Показатель 1.1</w:t>
            </w:r>
          </w:p>
          <w:p w:rsidR="00906FB8" w:rsidRPr="00762FCE" w:rsidRDefault="00906FB8" w:rsidP="00906FB8">
            <w:pPr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количество муниципальных служащих, прошедших обучение на семинарах или курсах по теме «Противодействие коррупции в органах государственного и муниципального управления»</w:t>
            </w:r>
          </w:p>
        </w:tc>
        <w:tc>
          <w:tcPr>
            <w:tcW w:w="1701" w:type="dxa"/>
            <w:vAlign w:val="center"/>
          </w:tcPr>
          <w:p w:rsidR="00906FB8" w:rsidRPr="00762FCE" w:rsidRDefault="00906FB8" w:rsidP="00906FB8">
            <w:pPr>
              <w:jc w:val="center"/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чел.</w:t>
            </w:r>
          </w:p>
        </w:tc>
        <w:tc>
          <w:tcPr>
            <w:tcW w:w="1985" w:type="dxa"/>
            <w:vAlign w:val="center"/>
          </w:tcPr>
          <w:p w:rsidR="00906FB8" w:rsidRPr="00762FCE" w:rsidRDefault="00906FB8" w:rsidP="00906FB8">
            <w:pPr>
              <w:jc w:val="center"/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762FCE" w:rsidRDefault="00762FCE" w:rsidP="00906FB8">
            <w:pPr>
              <w:jc w:val="center"/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1</w:t>
            </w:r>
          </w:p>
        </w:tc>
        <w:tc>
          <w:tcPr>
            <w:tcW w:w="1285" w:type="dxa"/>
            <w:vAlign w:val="center"/>
          </w:tcPr>
          <w:p w:rsidR="00906FB8" w:rsidRPr="00762FCE" w:rsidRDefault="00762FCE" w:rsidP="00906FB8">
            <w:pPr>
              <w:jc w:val="center"/>
              <w:rPr>
                <w:sz w:val="24"/>
                <w:szCs w:val="24"/>
              </w:rPr>
            </w:pPr>
            <w:r w:rsidRPr="00762FCE">
              <w:rPr>
                <w:sz w:val="24"/>
                <w:szCs w:val="24"/>
              </w:rPr>
              <w:t>1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992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906FB8" w:rsidRPr="00906FB8" w:rsidRDefault="00906FB8" w:rsidP="00906FB8">
            <w:pPr>
              <w:widowControl w:val="0"/>
              <w:rPr>
                <w:spacing w:val="-6"/>
                <w:sz w:val="24"/>
                <w:szCs w:val="24"/>
              </w:rPr>
            </w:pPr>
            <w:r w:rsidRPr="00906FB8">
              <w:rPr>
                <w:spacing w:val="-6"/>
                <w:sz w:val="24"/>
                <w:szCs w:val="24"/>
              </w:rPr>
              <w:t>Показатель 1.2</w:t>
            </w:r>
          </w:p>
          <w:p w:rsidR="00906FB8" w:rsidRPr="00906FB8" w:rsidRDefault="00906FB8" w:rsidP="00906FB8">
            <w:pPr>
              <w:rPr>
                <w:sz w:val="24"/>
                <w:szCs w:val="24"/>
              </w:rPr>
            </w:pPr>
            <w:r w:rsidRPr="00906FB8">
              <w:rPr>
                <w:spacing w:val="-6"/>
                <w:sz w:val="24"/>
                <w:szCs w:val="24"/>
              </w:rPr>
              <w:t>доля граждан, опрошенных в ходе мониторинга общественного мнения, удовлетворенных информационной открытостью деятельности органов местного самоуправления муниципального образования «Город Батайск»</w:t>
            </w:r>
          </w:p>
        </w:tc>
        <w:tc>
          <w:tcPr>
            <w:tcW w:w="1701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40,7</w:t>
            </w:r>
          </w:p>
        </w:tc>
        <w:tc>
          <w:tcPr>
            <w:tcW w:w="12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-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В целях экономии и рационального использования бюджетных средств, принято решение данные расходы не производить</w:t>
            </w:r>
          </w:p>
        </w:tc>
      </w:tr>
      <w:tr w:rsidR="00906FB8" w:rsidRPr="00685263" w:rsidTr="00906FB8">
        <w:tc>
          <w:tcPr>
            <w:tcW w:w="16019" w:type="dxa"/>
            <w:gridSpan w:val="7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color w:val="000000"/>
                <w:sz w:val="24"/>
                <w:szCs w:val="24"/>
              </w:rPr>
              <w:t>Подпрограмма 2. «Профилактика антитеррористической и экстремистской деятельности»</w:t>
            </w:r>
          </w:p>
        </w:tc>
      </w:tr>
      <w:tr w:rsidR="00906FB8" w:rsidRPr="00685263" w:rsidTr="00906FB8">
        <w:tc>
          <w:tcPr>
            <w:tcW w:w="992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>Показатель 2</w:t>
            </w:r>
          </w:p>
          <w:p w:rsidR="00906FB8" w:rsidRPr="00906FB8" w:rsidRDefault="00906FB8" w:rsidP="00906FB8">
            <w:pPr>
              <w:rPr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 xml:space="preserve">доля граждан, опрошенных в ходе мониторинга </w:t>
            </w:r>
            <w:r w:rsidRPr="00906FB8">
              <w:rPr>
                <w:color w:val="000000"/>
                <w:sz w:val="24"/>
                <w:szCs w:val="24"/>
              </w:rPr>
              <w:lastRenderedPageBreak/>
              <w:t>общественного мнения, которые лично сталкивались с конфликтами на межнациональной почве</w:t>
            </w:r>
          </w:p>
        </w:tc>
        <w:tc>
          <w:tcPr>
            <w:tcW w:w="1701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9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Не более 5</w:t>
            </w:r>
          </w:p>
        </w:tc>
        <w:tc>
          <w:tcPr>
            <w:tcW w:w="12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-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 xml:space="preserve">В целях экономии и рационального использования </w:t>
            </w:r>
            <w:r w:rsidRPr="00906FB8">
              <w:rPr>
                <w:sz w:val="24"/>
                <w:szCs w:val="24"/>
              </w:rPr>
              <w:lastRenderedPageBreak/>
              <w:t>бюджетных средств, принято решение данные расходы не производить</w:t>
            </w:r>
          </w:p>
        </w:tc>
      </w:tr>
      <w:tr w:rsidR="00906FB8" w:rsidRPr="00685263" w:rsidTr="00906FB8">
        <w:tc>
          <w:tcPr>
            <w:tcW w:w="992" w:type="dxa"/>
            <w:vMerge w:val="restart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</w:tcPr>
          <w:p w:rsidR="00906FB8" w:rsidRPr="00685263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85263">
              <w:rPr>
                <w:color w:val="000000"/>
                <w:sz w:val="24"/>
                <w:szCs w:val="24"/>
              </w:rPr>
              <w:t>Показатель 2.1</w:t>
            </w:r>
          </w:p>
          <w:p w:rsidR="00906FB8" w:rsidRPr="00685263" w:rsidRDefault="00906FB8" w:rsidP="00906FB8">
            <w:pPr>
              <w:rPr>
                <w:sz w:val="24"/>
                <w:szCs w:val="24"/>
              </w:rPr>
            </w:pPr>
            <w:r w:rsidRPr="00685263">
              <w:rPr>
                <w:color w:val="000000"/>
                <w:sz w:val="24"/>
                <w:szCs w:val="24"/>
              </w:rPr>
              <w:t>доля учреждений социальной сферы с наличием системы технической защиты объектов:</w:t>
            </w:r>
          </w:p>
        </w:tc>
        <w:tc>
          <w:tcPr>
            <w:tcW w:w="1701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4F0711" w:rsidRDefault="00906FB8" w:rsidP="00906F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85" w:type="dxa"/>
            <w:vAlign w:val="center"/>
          </w:tcPr>
          <w:p w:rsidR="00906FB8" w:rsidRPr="004F0711" w:rsidRDefault="00906FB8" w:rsidP="00906F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992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906FB8" w:rsidRPr="00685263" w:rsidRDefault="00906FB8" w:rsidP="00906FB8">
            <w:pPr>
              <w:widowControl w:val="0"/>
              <w:rPr>
                <w:sz w:val="24"/>
                <w:szCs w:val="24"/>
                <w:lang w:eastAsia="en-US"/>
              </w:rPr>
            </w:pPr>
            <w:r w:rsidRPr="00685263">
              <w:rPr>
                <w:sz w:val="24"/>
                <w:szCs w:val="24"/>
              </w:rPr>
              <w:t>МБУЗ «ЦГБ» города Батайска</w:t>
            </w:r>
          </w:p>
        </w:tc>
        <w:tc>
          <w:tcPr>
            <w:tcW w:w="1701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906FB8" w:rsidRPr="00906FB8" w:rsidRDefault="00906FB8" w:rsidP="00906FB8">
            <w:pPr>
              <w:widowControl w:val="0"/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62</w:t>
            </w:r>
          </w:p>
        </w:tc>
        <w:tc>
          <w:tcPr>
            <w:tcW w:w="1285" w:type="dxa"/>
          </w:tcPr>
          <w:p w:rsidR="00906FB8" w:rsidRPr="00906FB8" w:rsidRDefault="00906FB8" w:rsidP="00906FB8">
            <w:pPr>
              <w:widowControl w:val="0"/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15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992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906FB8" w:rsidRPr="00685263" w:rsidRDefault="00906FB8" w:rsidP="00906F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701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906FB8" w:rsidRPr="00906FB8" w:rsidRDefault="00906FB8" w:rsidP="00906FB8">
            <w:pPr>
              <w:widowControl w:val="0"/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98,3</w:t>
            </w:r>
          </w:p>
        </w:tc>
        <w:tc>
          <w:tcPr>
            <w:tcW w:w="1285" w:type="dxa"/>
          </w:tcPr>
          <w:p w:rsidR="00906FB8" w:rsidRPr="00906FB8" w:rsidRDefault="00906FB8" w:rsidP="00906FB8">
            <w:pPr>
              <w:widowControl w:val="0"/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80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992" w:type="dxa"/>
            <w:vMerge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906FB8" w:rsidRPr="00685263" w:rsidRDefault="00906FB8" w:rsidP="00906F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1701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906FB8" w:rsidRPr="00906FB8" w:rsidRDefault="00906FB8" w:rsidP="00906FB8">
            <w:pPr>
              <w:widowControl w:val="0"/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60</w:t>
            </w:r>
          </w:p>
        </w:tc>
        <w:tc>
          <w:tcPr>
            <w:tcW w:w="1285" w:type="dxa"/>
          </w:tcPr>
          <w:p w:rsidR="00906FB8" w:rsidRPr="00906FB8" w:rsidRDefault="00906FB8" w:rsidP="00906FB8">
            <w:pPr>
              <w:widowControl w:val="0"/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27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16019" w:type="dxa"/>
            <w:gridSpan w:val="7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color w:val="000000"/>
                <w:sz w:val="24"/>
                <w:szCs w:val="24"/>
              </w:rPr>
              <w:t>Подпрограмма 3 «Комплексные меры противодействия злоупотреблению наркотиками и их незаконному обороту»</w:t>
            </w:r>
          </w:p>
        </w:tc>
      </w:tr>
      <w:tr w:rsidR="00906FB8" w:rsidRPr="00685263" w:rsidTr="00906FB8">
        <w:tc>
          <w:tcPr>
            <w:tcW w:w="992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 xml:space="preserve">Показатель 3 </w:t>
            </w:r>
          </w:p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06FB8">
              <w:rPr>
                <w:sz w:val="24"/>
                <w:szCs w:val="24"/>
              </w:rPr>
              <w:t>число лиц, больных наркоманией, в расчете на 100 тыс. населения</w:t>
            </w:r>
          </w:p>
        </w:tc>
        <w:tc>
          <w:tcPr>
            <w:tcW w:w="1701" w:type="dxa"/>
          </w:tcPr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человек / 100 тыс. населения</w:t>
            </w:r>
          </w:p>
        </w:tc>
        <w:tc>
          <w:tcPr>
            <w:tcW w:w="19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174,0</w:t>
            </w:r>
          </w:p>
        </w:tc>
        <w:tc>
          <w:tcPr>
            <w:tcW w:w="12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165,0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685263" w:rsidTr="00906FB8">
        <w:tc>
          <w:tcPr>
            <w:tcW w:w="16019" w:type="dxa"/>
            <w:gridSpan w:val="7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  <w:r w:rsidRPr="00685263">
              <w:rPr>
                <w:color w:val="000000"/>
                <w:sz w:val="24"/>
                <w:szCs w:val="24"/>
              </w:rPr>
              <w:t>Подпрограмма 4 «Развитие и поддержка казачества»</w:t>
            </w:r>
          </w:p>
        </w:tc>
      </w:tr>
      <w:tr w:rsidR="00906FB8" w:rsidRPr="00685263" w:rsidTr="00906FB8">
        <w:tc>
          <w:tcPr>
            <w:tcW w:w="992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>Показатель 4</w:t>
            </w:r>
          </w:p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  <w:lang w:eastAsia="en-US"/>
              </w:rPr>
              <w:t>доля членов казачьего общества, принявших на себя обязательства по несению государственной и иной службы российского казачества</w:t>
            </w:r>
          </w:p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6FB8" w:rsidRPr="00906FB8" w:rsidRDefault="00906FB8" w:rsidP="00906F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FB8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906FB8" w:rsidRPr="00906FB8" w:rsidRDefault="00906FB8" w:rsidP="00906FB8">
            <w:pPr>
              <w:jc w:val="center"/>
              <w:rPr>
                <w:sz w:val="24"/>
                <w:szCs w:val="24"/>
              </w:rPr>
            </w:pPr>
            <w:r w:rsidRPr="00906FB8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vAlign w:val="center"/>
          </w:tcPr>
          <w:p w:rsidR="00906FB8" w:rsidRPr="00906FB8" w:rsidRDefault="00762FCE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85" w:type="dxa"/>
            <w:vAlign w:val="center"/>
          </w:tcPr>
          <w:p w:rsidR="00906FB8" w:rsidRPr="00906FB8" w:rsidRDefault="00762FCE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394" w:type="dxa"/>
            <w:vAlign w:val="center"/>
          </w:tcPr>
          <w:p w:rsidR="00906FB8" w:rsidRPr="00685263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3A0E" w:rsidRPr="00330D3E" w:rsidRDefault="008C3A0E" w:rsidP="00297358">
      <w:pPr>
        <w:rPr>
          <w:sz w:val="24"/>
          <w:szCs w:val="24"/>
        </w:rPr>
      </w:pPr>
    </w:p>
    <w:p w:rsidR="008C3A0E" w:rsidRPr="00330D3E" w:rsidRDefault="008C3A0E" w:rsidP="00297358">
      <w:pPr>
        <w:jc w:val="both"/>
        <w:rPr>
          <w:sz w:val="24"/>
          <w:szCs w:val="24"/>
        </w:rPr>
      </w:pPr>
    </w:p>
    <w:p w:rsidR="009960E4" w:rsidRPr="00823092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823092" w:rsidRPr="00823092" w:rsidRDefault="00823092" w:rsidP="00823092">
      <w:pPr>
        <w:ind w:firstLine="567"/>
        <w:rPr>
          <w:sz w:val="24"/>
          <w:szCs w:val="24"/>
        </w:rPr>
      </w:pP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>Начальник общего отдела Администрации города Батайска</w:t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  <w:t>В.С. Мирошникова</w:t>
      </w:r>
    </w:p>
    <w:p w:rsidR="009960E4" w:rsidRDefault="009960E4" w:rsidP="00823092">
      <w:pPr>
        <w:widowControl w:val="0"/>
        <w:tabs>
          <w:tab w:val="left" w:pos="555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960E4" w:rsidRDefault="009960E4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06FB8" w:rsidRDefault="00906FB8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06FB8" w:rsidRDefault="00906FB8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06FB8" w:rsidRDefault="00906FB8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906FB8" w:rsidRDefault="00906FB8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8C3A0E" w:rsidRPr="00330D3E" w:rsidRDefault="00906FB8" w:rsidP="008C3A0E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8C3A0E" w:rsidRPr="00330D3E">
        <w:rPr>
          <w:sz w:val="24"/>
          <w:szCs w:val="24"/>
        </w:rPr>
        <w:t>2</w:t>
      </w:r>
    </w:p>
    <w:p w:rsidR="00F85820" w:rsidRDefault="00F85820" w:rsidP="002973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2" w:name="Par1520"/>
      <w:bookmarkEnd w:id="2"/>
    </w:p>
    <w:p w:rsidR="008C3A0E" w:rsidRPr="00330D3E" w:rsidRDefault="00297358" w:rsidP="002973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083BDB" w:rsidRDefault="008C3A0E" w:rsidP="002973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  <w:r w:rsidR="008C6492">
        <w:rPr>
          <w:sz w:val="24"/>
          <w:szCs w:val="24"/>
        </w:rPr>
        <w:t xml:space="preserve"> города Батайска </w:t>
      </w:r>
    </w:p>
    <w:p w:rsidR="008C3A0E" w:rsidRPr="00330D3E" w:rsidRDefault="008C6492" w:rsidP="002973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083BDB" w:rsidRPr="001F127B">
        <w:rPr>
          <w:sz w:val="24"/>
          <w:szCs w:val="24"/>
        </w:rPr>
        <w:t>Обеспечение общественного порядка и противодействие преступности</w:t>
      </w:r>
      <w:r>
        <w:rPr>
          <w:sz w:val="24"/>
          <w:szCs w:val="24"/>
        </w:rPr>
        <w:t>»</w:t>
      </w:r>
    </w:p>
    <w:p w:rsidR="008C3A0E" w:rsidRPr="00330D3E" w:rsidRDefault="008C3A0E" w:rsidP="002973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1843"/>
        <w:gridCol w:w="1417"/>
        <w:gridCol w:w="1418"/>
        <w:gridCol w:w="1417"/>
        <w:gridCol w:w="1418"/>
        <w:gridCol w:w="1276"/>
        <w:gridCol w:w="1559"/>
        <w:gridCol w:w="1984"/>
      </w:tblGrid>
      <w:tr w:rsidR="008C3A0E" w:rsidRPr="00E20128" w:rsidTr="00823092">
        <w:trPr>
          <w:trHeight w:val="828"/>
        </w:trPr>
        <w:tc>
          <w:tcPr>
            <w:tcW w:w="710" w:type="dxa"/>
            <w:vMerge w:val="restart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№ п/п</w:t>
            </w:r>
          </w:p>
        </w:tc>
        <w:tc>
          <w:tcPr>
            <w:tcW w:w="2834" w:type="dxa"/>
            <w:vMerge w:val="restart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Ответственный исполнитель</w:t>
            </w:r>
          </w:p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835" w:type="dxa"/>
            <w:gridSpan w:val="2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835" w:type="dxa"/>
            <w:gridSpan w:val="2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Результаты</w:t>
            </w:r>
          </w:p>
        </w:tc>
        <w:tc>
          <w:tcPr>
            <w:tcW w:w="1984" w:type="dxa"/>
            <w:vMerge w:val="restart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8C3A0E" w:rsidRPr="00E20128" w:rsidTr="00823092">
        <w:tc>
          <w:tcPr>
            <w:tcW w:w="710" w:type="dxa"/>
            <w:vMerge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276" w:type="dxa"/>
            <w:vAlign w:val="center"/>
          </w:tcPr>
          <w:p w:rsidR="008C3A0E" w:rsidRPr="00E20128" w:rsidRDefault="00B61845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достигнутые</w:t>
            </w:r>
          </w:p>
        </w:tc>
        <w:tc>
          <w:tcPr>
            <w:tcW w:w="1984" w:type="dxa"/>
            <w:vMerge/>
            <w:vAlign w:val="center"/>
          </w:tcPr>
          <w:p w:rsidR="008C3A0E" w:rsidRPr="00E20128" w:rsidRDefault="008C3A0E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CA7234" w:rsidRPr="00E20128" w:rsidTr="00823092">
        <w:tc>
          <w:tcPr>
            <w:tcW w:w="710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10</w:t>
            </w:r>
          </w:p>
        </w:tc>
      </w:tr>
      <w:tr w:rsidR="00CA7234" w:rsidRPr="00E20128" w:rsidTr="00823092">
        <w:tc>
          <w:tcPr>
            <w:tcW w:w="15876" w:type="dxa"/>
            <w:gridSpan w:val="10"/>
            <w:vAlign w:val="center"/>
          </w:tcPr>
          <w:p w:rsidR="00CA7234" w:rsidRPr="00E20128" w:rsidRDefault="00CA723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Подпрограмма 1 </w:t>
            </w:r>
            <w:r w:rsidR="008C6492" w:rsidRPr="00E20128">
              <w:rPr>
                <w:sz w:val="24"/>
                <w:szCs w:val="24"/>
              </w:rPr>
              <w:t>«</w:t>
            </w:r>
            <w:r w:rsidR="003D2BB7" w:rsidRPr="00E20128">
              <w:rPr>
                <w:sz w:val="24"/>
                <w:szCs w:val="24"/>
              </w:rPr>
              <w:t>Профилактика коррупционной деятельности должностных лиц органов местного самоуправления</w:t>
            </w:r>
            <w:r w:rsidR="00DE65CB" w:rsidRPr="00E20128">
              <w:rPr>
                <w:sz w:val="24"/>
                <w:szCs w:val="24"/>
              </w:rPr>
              <w:t>»</w:t>
            </w:r>
          </w:p>
        </w:tc>
      </w:tr>
      <w:tr w:rsidR="003D2BB7" w:rsidRPr="00E20128" w:rsidTr="00823092">
        <w:tc>
          <w:tcPr>
            <w:tcW w:w="710" w:type="dxa"/>
            <w:vAlign w:val="center"/>
          </w:tcPr>
          <w:p w:rsidR="003D2BB7" w:rsidRPr="00E20128" w:rsidRDefault="003D2BB7" w:rsidP="004437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ind w:left="-37" w:right="-28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Проведение мониторингов общественного мнения по вопросам проявления коррупции, коррупциогенности и эффективности мер антикоррупционной направленности в органах местного самоуправления муниципального образования «Город Батайск»</w:t>
            </w:r>
          </w:p>
        </w:tc>
        <w:tc>
          <w:tcPr>
            <w:tcW w:w="1843" w:type="dxa"/>
            <w:vAlign w:val="center"/>
          </w:tcPr>
          <w:p w:rsidR="003D2BB7" w:rsidRPr="00E20128" w:rsidRDefault="00422EE8" w:rsidP="004437E8">
            <w:pPr>
              <w:widowControl w:val="0"/>
              <w:autoSpaceDE w:val="0"/>
              <w:autoSpaceDN w:val="0"/>
              <w:adjustRightInd w:val="0"/>
              <w:ind w:left="-33" w:right="-49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Администрация города Батайска</w:t>
            </w:r>
          </w:p>
        </w:tc>
        <w:tc>
          <w:tcPr>
            <w:tcW w:w="1417" w:type="dxa"/>
            <w:vAlign w:val="center"/>
          </w:tcPr>
          <w:p w:rsidR="003D2BB7" w:rsidRPr="00E20128" w:rsidRDefault="005E4B53" w:rsidP="004437E8">
            <w:pPr>
              <w:widowControl w:val="0"/>
              <w:autoSpaceDE w:val="0"/>
              <w:autoSpaceDN w:val="0"/>
              <w:adjustRightInd w:val="0"/>
              <w:ind w:left="-33" w:right="-49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01.07.2015</w:t>
            </w:r>
          </w:p>
        </w:tc>
        <w:tc>
          <w:tcPr>
            <w:tcW w:w="1418" w:type="dxa"/>
            <w:vAlign w:val="center"/>
          </w:tcPr>
          <w:p w:rsidR="003D2BB7" w:rsidRPr="00E20128" w:rsidRDefault="005E4B53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30.09.2015</w:t>
            </w:r>
          </w:p>
        </w:tc>
        <w:tc>
          <w:tcPr>
            <w:tcW w:w="1417" w:type="dxa"/>
            <w:vAlign w:val="center"/>
          </w:tcPr>
          <w:p w:rsidR="003D2BB7" w:rsidRPr="00E20128" w:rsidRDefault="005E4B53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D2BB7" w:rsidRPr="00E20128" w:rsidRDefault="00AC2344" w:rsidP="00AC2344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Запланировано проведение мониторингов общественного мнения по вопросам проявления коррупции, коррупциогенности и эффектив</w:t>
            </w:r>
            <w:r w:rsidRPr="00E20128">
              <w:rPr>
                <w:sz w:val="24"/>
                <w:szCs w:val="24"/>
              </w:rPr>
              <w:lastRenderedPageBreak/>
              <w:t>ности мер антикоррупционной направленности в органах местного самоуправления муниципального образования «Город Батайск»</w:t>
            </w:r>
          </w:p>
        </w:tc>
        <w:tc>
          <w:tcPr>
            <w:tcW w:w="1559" w:type="dxa"/>
            <w:vAlign w:val="center"/>
          </w:tcPr>
          <w:p w:rsidR="003D2BB7" w:rsidRPr="00E20128" w:rsidRDefault="00AC234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В целях экономии и рационального использования бюджетных средств, принято решение данные расходы не производить</w:t>
            </w:r>
          </w:p>
        </w:tc>
        <w:tc>
          <w:tcPr>
            <w:tcW w:w="1984" w:type="dxa"/>
            <w:vAlign w:val="center"/>
          </w:tcPr>
          <w:p w:rsidR="003D2BB7" w:rsidRPr="00E20128" w:rsidRDefault="00AC234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</w:tr>
      <w:tr w:rsidR="003D2BB7" w:rsidRPr="00E20128" w:rsidTr="00823092">
        <w:trPr>
          <w:trHeight w:val="217"/>
        </w:trPr>
        <w:tc>
          <w:tcPr>
            <w:tcW w:w="710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val="en-US" w:eastAsia="en-US"/>
              </w:rPr>
            </w:pPr>
            <w:r w:rsidRPr="00E20128">
              <w:rPr>
                <w:sz w:val="24"/>
                <w:szCs w:val="24"/>
              </w:rPr>
              <w:lastRenderedPageBreak/>
              <w:t>1.2</w:t>
            </w:r>
          </w:p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Проведение городского конкурса социальной рекламы (плакат, анимационный ролик) «Чистые руки» среди всех образовательных учреждений города</w:t>
            </w:r>
          </w:p>
        </w:tc>
        <w:tc>
          <w:tcPr>
            <w:tcW w:w="1843" w:type="dxa"/>
            <w:vAlign w:val="center"/>
          </w:tcPr>
          <w:p w:rsidR="003D2BB7" w:rsidRPr="00E20128" w:rsidRDefault="00987630" w:rsidP="004437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3D2BB7" w:rsidRPr="00E20128" w:rsidRDefault="005E4B53" w:rsidP="004437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01.07.2015</w:t>
            </w:r>
          </w:p>
        </w:tc>
        <w:tc>
          <w:tcPr>
            <w:tcW w:w="1418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3D2BB7" w:rsidRPr="00E20128" w:rsidRDefault="00FF72C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05.10.2015</w:t>
            </w:r>
          </w:p>
        </w:tc>
        <w:tc>
          <w:tcPr>
            <w:tcW w:w="1418" w:type="dxa"/>
            <w:vAlign w:val="center"/>
          </w:tcPr>
          <w:p w:rsidR="003D2BB7" w:rsidRPr="00E20128" w:rsidRDefault="00FF72C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15.10.2015</w:t>
            </w:r>
          </w:p>
        </w:tc>
        <w:tc>
          <w:tcPr>
            <w:tcW w:w="1276" w:type="dxa"/>
            <w:vAlign w:val="center"/>
          </w:tcPr>
          <w:p w:rsidR="003D2BB7" w:rsidRPr="00E20128" w:rsidRDefault="00AC2344" w:rsidP="00AC2344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Запланировано проведение городского конкурса социальной рекламы «Чистые руки» среди всех образовательных учреждений города</w:t>
            </w:r>
          </w:p>
        </w:tc>
        <w:tc>
          <w:tcPr>
            <w:tcW w:w="1559" w:type="dxa"/>
            <w:vAlign w:val="center"/>
          </w:tcPr>
          <w:p w:rsidR="003D2BB7" w:rsidRPr="00E20128" w:rsidRDefault="00055C6C" w:rsidP="00443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выполнено</w:t>
            </w:r>
          </w:p>
        </w:tc>
        <w:tc>
          <w:tcPr>
            <w:tcW w:w="1984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3D2BB7" w:rsidRPr="00E20128" w:rsidTr="00823092">
        <w:tc>
          <w:tcPr>
            <w:tcW w:w="710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val="en-US" w:eastAsia="en-US"/>
              </w:rPr>
            </w:pPr>
            <w:r w:rsidRPr="00E20128">
              <w:rPr>
                <w:sz w:val="24"/>
                <w:szCs w:val="24"/>
              </w:rPr>
              <w:lastRenderedPageBreak/>
              <w:t>1.3</w:t>
            </w:r>
          </w:p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</w:t>
            </w:r>
          </w:p>
        </w:tc>
        <w:tc>
          <w:tcPr>
            <w:tcW w:w="1843" w:type="dxa"/>
            <w:vAlign w:val="center"/>
          </w:tcPr>
          <w:p w:rsidR="003D2BB7" w:rsidRPr="00E20128" w:rsidRDefault="00987630" w:rsidP="004437E8">
            <w:pPr>
              <w:pStyle w:val="ConsPlusCell"/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417" w:type="dxa"/>
            <w:vAlign w:val="center"/>
          </w:tcPr>
          <w:p w:rsidR="003D2BB7" w:rsidRPr="00E20128" w:rsidRDefault="005E4B53" w:rsidP="004437E8">
            <w:pPr>
              <w:pStyle w:val="ConsPlusCell"/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3D2BB7" w:rsidRPr="00E20128" w:rsidRDefault="005E4B53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3D2BB7" w:rsidRPr="00E20128" w:rsidRDefault="00AC234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  <w:lang w:eastAsia="en-US"/>
              </w:rPr>
              <w:t>Запланировано издание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</w:t>
            </w:r>
          </w:p>
        </w:tc>
        <w:tc>
          <w:tcPr>
            <w:tcW w:w="1559" w:type="dxa"/>
            <w:vAlign w:val="center"/>
          </w:tcPr>
          <w:p w:rsidR="003D2BB7" w:rsidRPr="00E20128" w:rsidRDefault="00AC234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В целях экономии и рационального использования бюджетных средств, принято решение данные расходы не производить</w:t>
            </w:r>
          </w:p>
        </w:tc>
        <w:tc>
          <w:tcPr>
            <w:tcW w:w="1984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3D2BB7" w:rsidRPr="00E20128" w:rsidTr="00823092">
        <w:trPr>
          <w:trHeight w:val="4315"/>
        </w:trPr>
        <w:tc>
          <w:tcPr>
            <w:tcW w:w="710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Модернизация компьютерной техники для организации предоставления государственных и</w:t>
            </w:r>
          </w:p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муниципальных услуг, предоставляемых органами местного самоуправления муниципального образования «Город Батайск» в электронном виде, в том числе</w:t>
            </w:r>
          </w:p>
        </w:tc>
        <w:tc>
          <w:tcPr>
            <w:tcW w:w="1843" w:type="dxa"/>
            <w:vAlign w:val="center"/>
          </w:tcPr>
          <w:p w:rsidR="003D2BB7" w:rsidRPr="00E20128" w:rsidRDefault="00987630" w:rsidP="004437E8">
            <w:pPr>
              <w:pStyle w:val="ConsPlusCell"/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417" w:type="dxa"/>
            <w:vAlign w:val="center"/>
          </w:tcPr>
          <w:p w:rsidR="003D2BB7" w:rsidRPr="00E20128" w:rsidRDefault="005E4B53" w:rsidP="004437E8">
            <w:pPr>
              <w:pStyle w:val="ConsPlusCell"/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3D2BB7" w:rsidRPr="00E20128" w:rsidRDefault="005E4B53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3D2BB7" w:rsidRPr="00E20128" w:rsidRDefault="005E4B53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01.10.2015</w:t>
            </w:r>
          </w:p>
        </w:tc>
        <w:tc>
          <w:tcPr>
            <w:tcW w:w="1418" w:type="dxa"/>
            <w:vAlign w:val="center"/>
          </w:tcPr>
          <w:p w:rsidR="003D2BB7" w:rsidRPr="00E20128" w:rsidRDefault="005E4B53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3D2BB7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  <w:lang w:eastAsia="en-US"/>
              </w:rPr>
              <w:t>Модернизация компьютерной техники</w:t>
            </w:r>
          </w:p>
        </w:tc>
        <w:tc>
          <w:tcPr>
            <w:tcW w:w="1559" w:type="dxa"/>
            <w:vAlign w:val="center"/>
          </w:tcPr>
          <w:p w:rsidR="003D2BB7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В целях экономии и рационального использования бюджетных средств, принято решение данные расходы не производить</w:t>
            </w:r>
          </w:p>
        </w:tc>
        <w:tc>
          <w:tcPr>
            <w:tcW w:w="1984" w:type="dxa"/>
            <w:vAlign w:val="center"/>
          </w:tcPr>
          <w:p w:rsidR="003D2BB7" w:rsidRPr="00E20128" w:rsidRDefault="00AC234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</w:tr>
      <w:tr w:rsidR="00EF2D6B" w:rsidRPr="00E20128" w:rsidTr="00823092">
        <w:tc>
          <w:tcPr>
            <w:tcW w:w="15876" w:type="dxa"/>
            <w:gridSpan w:val="10"/>
            <w:vAlign w:val="center"/>
          </w:tcPr>
          <w:p w:rsidR="00EF2D6B" w:rsidRPr="00E20128" w:rsidRDefault="00EF2D6B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Подпрограмма 2 </w:t>
            </w:r>
            <w:r w:rsidR="009960E4" w:rsidRPr="00E20128">
              <w:rPr>
                <w:sz w:val="24"/>
                <w:szCs w:val="24"/>
              </w:rPr>
              <w:t>«</w:t>
            </w:r>
            <w:r w:rsidR="003D2BB7" w:rsidRPr="00E20128">
              <w:rPr>
                <w:sz w:val="24"/>
                <w:szCs w:val="24"/>
              </w:rPr>
              <w:t>Профилактика антитеррористической и экстремистской деятельности</w:t>
            </w:r>
            <w:r w:rsidR="009960E4" w:rsidRPr="00E20128">
              <w:rPr>
                <w:sz w:val="24"/>
                <w:szCs w:val="24"/>
              </w:rPr>
              <w:t>»</w:t>
            </w:r>
          </w:p>
        </w:tc>
      </w:tr>
      <w:tr w:rsidR="00F85820" w:rsidRPr="00E20128" w:rsidTr="00823092">
        <w:tc>
          <w:tcPr>
            <w:tcW w:w="710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Усиление антитерро</w:t>
            </w:r>
            <w:r w:rsidRPr="00E20128">
              <w:rPr>
                <w:sz w:val="24"/>
                <w:szCs w:val="24"/>
              </w:rPr>
              <w:softHyphen/>
              <w:t>ристической защищённости объектов социальной сферы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01.01.2015</w:t>
            </w:r>
          </w:p>
        </w:tc>
        <w:tc>
          <w:tcPr>
            <w:tcW w:w="1418" w:type="dxa"/>
            <w:vAlign w:val="center"/>
          </w:tcPr>
          <w:p w:rsidR="00F85820" w:rsidRPr="00E20128" w:rsidRDefault="00F85820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F85820" w:rsidRPr="00E20128" w:rsidRDefault="00F85820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F85820" w:rsidRPr="00E20128" w:rsidRDefault="00F85820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F85820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F85820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984" w:type="dxa"/>
            <w:vAlign w:val="center"/>
          </w:tcPr>
          <w:p w:rsidR="00F85820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</w:tr>
      <w:tr w:rsidR="003D2BB7" w:rsidRPr="00E20128" w:rsidTr="00823092">
        <w:tc>
          <w:tcPr>
            <w:tcW w:w="710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2.1.3</w:t>
            </w: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Финансирование расходов на мероприятия по устр</w:t>
            </w:r>
            <w:r w:rsidR="00E0281D" w:rsidRPr="00E20128">
              <w:rPr>
                <w:sz w:val="24"/>
                <w:szCs w:val="24"/>
              </w:rPr>
              <w:t>ойству ограждений территорий муниципальных общеобра</w:t>
            </w:r>
            <w:r w:rsidRPr="00E20128">
              <w:rPr>
                <w:sz w:val="24"/>
                <w:szCs w:val="24"/>
              </w:rPr>
              <w:t>зовательных учреждений</w:t>
            </w:r>
          </w:p>
        </w:tc>
        <w:tc>
          <w:tcPr>
            <w:tcW w:w="1843" w:type="dxa"/>
            <w:vAlign w:val="center"/>
          </w:tcPr>
          <w:p w:rsidR="00987630" w:rsidRPr="00E20128" w:rsidRDefault="0098763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Управление образования города Батайска</w:t>
            </w:r>
          </w:p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D2BB7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01.10.2014</w:t>
            </w:r>
          </w:p>
        </w:tc>
        <w:tc>
          <w:tcPr>
            <w:tcW w:w="1418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</w:t>
            </w:r>
            <w:r w:rsidR="004437E8" w:rsidRPr="00E2012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D2BB7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Произведен стройконтроль ограждения МБОУ СОШ № 5</w:t>
            </w:r>
          </w:p>
        </w:tc>
        <w:tc>
          <w:tcPr>
            <w:tcW w:w="1559" w:type="dxa"/>
            <w:vAlign w:val="center"/>
          </w:tcPr>
          <w:p w:rsidR="003D2BB7" w:rsidRPr="00E20128" w:rsidRDefault="00055C6C" w:rsidP="004437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1984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3D2BB7" w:rsidRPr="00E20128" w:rsidTr="00823092">
        <w:tc>
          <w:tcPr>
            <w:tcW w:w="710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2.2</w:t>
            </w: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Информационное противодействие терроризму и экстремизму в городе Батайске</w:t>
            </w:r>
          </w:p>
        </w:tc>
        <w:tc>
          <w:tcPr>
            <w:tcW w:w="1843" w:type="dxa"/>
            <w:vAlign w:val="center"/>
          </w:tcPr>
          <w:p w:rsidR="003D2BB7" w:rsidRPr="00E20128" w:rsidRDefault="0098763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Администрация города Батайска</w:t>
            </w:r>
            <w:r w:rsidR="00F85820" w:rsidRPr="00E20128">
              <w:rPr>
                <w:sz w:val="24"/>
                <w:szCs w:val="24"/>
              </w:rPr>
              <w:t>, о</w:t>
            </w:r>
            <w:r w:rsidRPr="00E20128">
              <w:rPr>
                <w:sz w:val="24"/>
                <w:szCs w:val="24"/>
              </w:rPr>
              <w:t xml:space="preserve">тдел по делам молодежи </w:t>
            </w:r>
            <w:r w:rsidRPr="00E20128">
              <w:rPr>
                <w:sz w:val="24"/>
                <w:szCs w:val="24"/>
              </w:rPr>
              <w:lastRenderedPageBreak/>
              <w:t>Администрации города Батайска</w:t>
            </w:r>
          </w:p>
        </w:tc>
        <w:tc>
          <w:tcPr>
            <w:tcW w:w="1417" w:type="dxa"/>
            <w:vAlign w:val="center"/>
          </w:tcPr>
          <w:p w:rsidR="003D2BB7" w:rsidRPr="00E20128" w:rsidRDefault="00F8582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1418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3D2BB7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3D2BB7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984" w:type="dxa"/>
            <w:vAlign w:val="center"/>
          </w:tcPr>
          <w:p w:rsidR="003D2BB7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</w:tr>
      <w:tr w:rsidR="00E0281D" w:rsidRPr="00E20128" w:rsidTr="00823092">
        <w:tc>
          <w:tcPr>
            <w:tcW w:w="710" w:type="dxa"/>
            <w:vAlign w:val="center"/>
          </w:tcPr>
          <w:p w:rsidR="00E0281D" w:rsidRPr="00E20128" w:rsidRDefault="00E0281D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834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Организация в учебных заведениях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организаций. Распространение идей межнациональной терпимости, дружбы, добрососедства, взаимного уважения</w:t>
            </w:r>
          </w:p>
        </w:tc>
        <w:tc>
          <w:tcPr>
            <w:tcW w:w="1843" w:type="dxa"/>
            <w:vAlign w:val="center"/>
          </w:tcPr>
          <w:p w:rsidR="00E0281D" w:rsidRPr="00E20128" w:rsidRDefault="00E0281D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E0281D" w:rsidRPr="00E20128" w:rsidRDefault="00E0281D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Организация в учебных заведениях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организаций.</w:t>
            </w:r>
          </w:p>
        </w:tc>
        <w:tc>
          <w:tcPr>
            <w:tcW w:w="1559" w:type="dxa"/>
            <w:vAlign w:val="center"/>
          </w:tcPr>
          <w:p w:rsidR="00E0281D" w:rsidRPr="00E20128" w:rsidRDefault="00E0281D" w:rsidP="00E0281D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Проведены:</w:t>
            </w:r>
          </w:p>
          <w:p w:rsidR="00E0281D" w:rsidRPr="00E20128" w:rsidRDefault="00E0281D" w:rsidP="00E0281D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Круглый стол с привлечением лидеров ученического самоуправления со старшеклассниками;</w:t>
            </w:r>
          </w:p>
          <w:p w:rsidR="00E0281D" w:rsidRPr="00E20128" w:rsidRDefault="00E0281D" w:rsidP="00E0281D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Городской конкурс СМИ;</w:t>
            </w:r>
          </w:p>
          <w:p w:rsidR="00E0281D" w:rsidRPr="00E20128" w:rsidRDefault="00E0281D" w:rsidP="00E0281D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Акция «Мы вместе»;</w:t>
            </w:r>
          </w:p>
          <w:p w:rsidR="00E0281D" w:rsidRPr="00E20128" w:rsidRDefault="00E0281D" w:rsidP="00E0281D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Праздники национальных кухонь;</w:t>
            </w:r>
          </w:p>
          <w:p w:rsidR="00E0281D" w:rsidRPr="00E20128" w:rsidRDefault="00E0281D" w:rsidP="00E0281D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«Предупредить - значит, спасти»;</w:t>
            </w:r>
          </w:p>
          <w:p w:rsidR="00E0281D" w:rsidRPr="00E20128" w:rsidRDefault="00E0281D" w:rsidP="00E0281D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Факультативные занятия по антитеррору и профилактике экстремизма </w:t>
            </w:r>
            <w:r w:rsidRPr="00E20128">
              <w:rPr>
                <w:sz w:val="24"/>
                <w:szCs w:val="24"/>
              </w:rPr>
              <w:lastRenderedPageBreak/>
              <w:t>и др.</w:t>
            </w:r>
          </w:p>
        </w:tc>
        <w:tc>
          <w:tcPr>
            <w:tcW w:w="1984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4437E8" w:rsidRPr="00E20128" w:rsidTr="00823092">
        <w:tc>
          <w:tcPr>
            <w:tcW w:w="710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834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Организация подготовки и распространение в местах массового пребывания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граждан информационных материалов о действиях в случае возникновения террористических угроз  и экстремистских проявлений</w:t>
            </w:r>
          </w:p>
        </w:tc>
        <w:tc>
          <w:tcPr>
            <w:tcW w:w="1843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Администрация города Батайска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E0281D" w:rsidRPr="00E20128" w:rsidRDefault="00E0281D" w:rsidP="00E0281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подготовка и распространение в местах массового пребывания</w:t>
            </w:r>
          </w:p>
          <w:p w:rsidR="004437E8" w:rsidRPr="00E20128" w:rsidRDefault="00E0281D" w:rsidP="00E0281D">
            <w:pPr>
              <w:jc w:val="center"/>
              <w:rPr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граждан информационных материалов о действиях в случае возникновения террористических угроз  и экстремистских проявлений</w:t>
            </w:r>
          </w:p>
        </w:tc>
        <w:tc>
          <w:tcPr>
            <w:tcW w:w="1559" w:type="dxa"/>
            <w:vAlign w:val="center"/>
          </w:tcPr>
          <w:p w:rsidR="004437E8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Изготовлены и распространены закладки с информацией о действиях в случае возникновения террористических угроз и экстремистских проявлений</w:t>
            </w:r>
          </w:p>
        </w:tc>
        <w:tc>
          <w:tcPr>
            <w:tcW w:w="1984" w:type="dxa"/>
            <w:vAlign w:val="center"/>
          </w:tcPr>
          <w:p w:rsidR="004437E8" w:rsidRPr="00E20128" w:rsidRDefault="00791FC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</w:tr>
      <w:tr w:rsidR="004437E8" w:rsidRPr="00E20128" w:rsidTr="00823092">
        <w:tc>
          <w:tcPr>
            <w:tcW w:w="710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2.2.4</w:t>
            </w:r>
          </w:p>
        </w:tc>
        <w:tc>
          <w:tcPr>
            <w:tcW w:w="2834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Организация проведения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профилактических мероприятий в молодежной среде по вопросам антитеррористической и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экстремисткой направленности</w:t>
            </w:r>
          </w:p>
        </w:tc>
        <w:tc>
          <w:tcPr>
            <w:tcW w:w="1843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E0281D" w:rsidRPr="00E20128" w:rsidRDefault="00E0281D" w:rsidP="00E0281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Организация проведения</w:t>
            </w:r>
          </w:p>
          <w:p w:rsidR="004437E8" w:rsidRPr="00E20128" w:rsidRDefault="00E0281D" w:rsidP="00E0281D">
            <w:pPr>
              <w:jc w:val="center"/>
              <w:rPr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профилактических мероприятий</w:t>
            </w:r>
          </w:p>
        </w:tc>
        <w:tc>
          <w:tcPr>
            <w:tcW w:w="1559" w:type="dxa"/>
            <w:vAlign w:val="center"/>
          </w:tcPr>
          <w:p w:rsidR="004437E8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В рамках данного мероприятия были приобретены кепки «Молодежь города </w:t>
            </w:r>
            <w:r w:rsidRPr="00E20128">
              <w:rPr>
                <w:sz w:val="24"/>
                <w:szCs w:val="24"/>
              </w:rPr>
              <w:lastRenderedPageBreak/>
              <w:t>против террора». Проводились акции, фестивали, конкурсы, информационно-профилактические встречи и др. мероприятия</w:t>
            </w:r>
          </w:p>
        </w:tc>
        <w:tc>
          <w:tcPr>
            <w:tcW w:w="1984" w:type="dxa"/>
            <w:vAlign w:val="center"/>
          </w:tcPr>
          <w:p w:rsidR="004437E8" w:rsidRPr="00E20128" w:rsidRDefault="00791FC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-</w:t>
            </w:r>
          </w:p>
        </w:tc>
      </w:tr>
      <w:tr w:rsidR="00B57EDF" w:rsidRPr="00E20128" w:rsidTr="00823092">
        <w:tc>
          <w:tcPr>
            <w:tcW w:w="710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2.2.5</w:t>
            </w:r>
          </w:p>
        </w:tc>
        <w:tc>
          <w:tcPr>
            <w:tcW w:w="2834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Мероприятия по развитию</w:t>
            </w:r>
          </w:p>
          <w:p w:rsidR="00B57EDF" w:rsidRPr="00E20128" w:rsidRDefault="00B57EDF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национальных  культур и</w:t>
            </w:r>
          </w:p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противодействия терроризму</w:t>
            </w:r>
          </w:p>
        </w:tc>
        <w:tc>
          <w:tcPr>
            <w:tcW w:w="1843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B57EDF" w:rsidRPr="00E20128" w:rsidRDefault="00B57EDF" w:rsidP="00B57EDF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Запланировано проведение мероприятий по развитию</w:t>
            </w:r>
          </w:p>
          <w:p w:rsidR="00B57EDF" w:rsidRPr="00E20128" w:rsidRDefault="00B57EDF" w:rsidP="00B57EDF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национальных  культур и</w:t>
            </w:r>
          </w:p>
          <w:p w:rsidR="00B57EDF" w:rsidRPr="00E20128" w:rsidRDefault="00B57EDF" w:rsidP="00B57EDF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противодействия терроризму</w:t>
            </w:r>
          </w:p>
        </w:tc>
        <w:tc>
          <w:tcPr>
            <w:tcW w:w="1559" w:type="dxa"/>
            <w:vAlign w:val="center"/>
          </w:tcPr>
          <w:p w:rsidR="00B57EDF" w:rsidRPr="00E20128" w:rsidRDefault="00B57EDF" w:rsidP="00B57EDF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>Проводились акции, фестивали, конкурсы, информационно-профилактические встречи и др. мероприятия.</w:t>
            </w:r>
          </w:p>
          <w:p w:rsidR="00B57EDF" w:rsidRPr="00E20128" w:rsidRDefault="00B57EDF" w:rsidP="00B57EDF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Посещение учащимися в ГКДЦ праздников белорусской, прибалтийской, корейской </w:t>
            </w:r>
            <w:r w:rsidRPr="00E20128">
              <w:rPr>
                <w:sz w:val="24"/>
                <w:szCs w:val="24"/>
              </w:rPr>
              <w:lastRenderedPageBreak/>
              <w:t>культур</w:t>
            </w:r>
          </w:p>
        </w:tc>
        <w:tc>
          <w:tcPr>
            <w:tcW w:w="1984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B57EDF" w:rsidRPr="00E20128" w:rsidTr="00823092">
        <w:tc>
          <w:tcPr>
            <w:tcW w:w="710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2834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Мониторинг и оценка</w:t>
            </w:r>
          </w:p>
          <w:p w:rsidR="00B57EDF" w:rsidRPr="00E20128" w:rsidRDefault="00B57EDF" w:rsidP="004437E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bCs/>
                <w:sz w:val="24"/>
                <w:szCs w:val="24"/>
              </w:rPr>
              <w:t>миграционной ситуации в городе: анализ состояния межнациональных отношений</w:t>
            </w:r>
          </w:p>
        </w:tc>
        <w:tc>
          <w:tcPr>
            <w:tcW w:w="1843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2835" w:type="dxa"/>
            <w:gridSpan w:val="2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B57EDF" w:rsidRPr="00E20128" w:rsidRDefault="00762FC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Анализ межнациональный</w:t>
            </w:r>
          </w:p>
        </w:tc>
        <w:tc>
          <w:tcPr>
            <w:tcW w:w="1559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B57EDF" w:rsidRPr="00E20128" w:rsidTr="00823092">
        <w:tc>
          <w:tcPr>
            <w:tcW w:w="710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2.3.1</w:t>
            </w:r>
          </w:p>
        </w:tc>
        <w:tc>
          <w:tcPr>
            <w:tcW w:w="2834" w:type="dxa"/>
            <w:vAlign w:val="center"/>
          </w:tcPr>
          <w:p w:rsidR="00B57EDF" w:rsidRPr="00E20128" w:rsidRDefault="00B57EDF" w:rsidP="004437E8">
            <w:pPr>
              <w:jc w:val="center"/>
              <w:rPr>
                <w:bCs/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Организация и проведение семинаров и других мероприятий по вопросам миграции с участием представителей правоохранительных органов и миграционной службы</w:t>
            </w:r>
          </w:p>
        </w:tc>
        <w:tc>
          <w:tcPr>
            <w:tcW w:w="1843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417" w:type="dxa"/>
            <w:vAlign w:val="center"/>
          </w:tcPr>
          <w:p w:rsidR="00B57EDF" w:rsidRPr="00E20128" w:rsidRDefault="00B57EDF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B57EDF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B57EDF" w:rsidRPr="00E20128" w:rsidRDefault="00762FC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Вопросы миграции с участием представителей правоохранительных органов и миграционной службы были рассмотрены в рамках совещаний правоохранительной направленности</w:t>
            </w:r>
          </w:p>
        </w:tc>
        <w:tc>
          <w:tcPr>
            <w:tcW w:w="1984" w:type="dxa"/>
            <w:vAlign w:val="center"/>
          </w:tcPr>
          <w:p w:rsidR="00B57EDF" w:rsidRPr="00E20128" w:rsidRDefault="00B57EDF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3D2BB7" w:rsidRPr="00E20128" w:rsidTr="00823092">
        <w:tc>
          <w:tcPr>
            <w:tcW w:w="15876" w:type="dxa"/>
            <w:gridSpan w:val="10"/>
            <w:vAlign w:val="center"/>
          </w:tcPr>
          <w:p w:rsidR="003D2BB7" w:rsidRPr="00E20128" w:rsidRDefault="003D2BB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Подпрограмма 3 «Комплексные меры противодействия злоупотреблению наркотиками и их незаконному обороту»</w:t>
            </w:r>
          </w:p>
        </w:tc>
      </w:tr>
      <w:tr w:rsidR="003D2BB7" w:rsidRPr="00E20128" w:rsidTr="00823092">
        <w:tc>
          <w:tcPr>
            <w:tcW w:w="710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3.1</w:t>
            </w:r>
          </w:p>
        </w:tc>
        <w:tc>
          <w:tcPr>
            <w:tcW w:w="2834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Организационно-управленческие меры</w:t>
            </w:r>
          </w:p>
        </w:tc>
        <w:tc>
          <w:tcPr>
            <w:tcW w:w="1843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vAlign w:val="center"/>
          </w:tcPr>
          <w:p w:rsidR="003D2BB7" w:rsidRPr="00E20128" w:rsidRDefault="003D2BB7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8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984" w:type="dxa"/>
            <w:vAlign w:val="center"/>
          </w:tcPr>
          <w:p w:rsidR="003D2BB7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</w:tr>
      <w:tr w:rsidR="00E0281D" w:rsidRPr="00E20128" w:rsidTr="00823092">
        <w:tc>
          <w:tcPr>
            <w:tcW w:w="710" w:type="dxa"/>
            <w:vAlign w:val="center"/>
          </w:tcPr>
          <w:p w:rsidR="00E0281D" w:rsidRPr="00E20128" w:rsidRDefault="00E0281D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3.1.1</w:t>
            </w:r>
          </w:p>
        </w:tc>
        <w:tc>
          <w:tcPr>
            <w:tcW w:w="2834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 xml:space="preserve">Проведение информационно-пропагандистской антинаркотической профилактической </w:t>
            </w:r>
            <w:r w:rsidRPr="00E20128">
              <w:rPr>
                <w:sz w:val="24"/>
                <w:szCs w:val="24"/>
              </w:rPr>
              <w:lastRenderedPageBreak/>
              <w:t>работы в учреждениях начального профессионального образования.</w:t>
            </w:r>
          </w:p>
        </w:tc>
        <w:tc>
          <w:tcPr>
            <w:tcW w:w="1843" w:type="dxa"/>
            <w:vAlign w:val="center"/>
          </w:tcPr>
          <w:p w:rsidR="00E0281D" w:rsidRPr="00E20128" w:rsidRDefault="00E0281D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Отдел по делам молодежи Администрации города Батайска</w:t>
            </w:r>
          </w:p>
        </w:tc>
        <w:tc>
          <w:tcPr>
            <w:tcW w:w="1417" w:type="dxa"/>
            <w:vAlign w:val="center"/>
          </w:tcPr>
          <w:p w:rsidR="00E0281D" w:rsidRPr="00E20128" w:rsidRDefault="00E0281D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E0281D" w:rsidRPr="00E20128" w:rsidRDefault="00E0281D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E0281D" w:rsidRPr="00E20128" w:rsidRDefault="00E0281D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E0281D" w:rsidRPr="00E20128" w:rsidRDefault="00E0281D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276" w:type="dxa"/>
            <w:vAlign w:val="center"/>
          </w:tcPr>
          <w:p w:rsidR="00E0281D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Проведение информационно-пропаганд</w:t>
            </w:r>
            <w:r w:rsidRPr="00E20128">
              <w:rPr>
                <w:sz w:val="24"/>
                <w:szCs w:val="24"/>
              </w:rPr>
              <w:lastRenderedPageBreak/>
              <w:t>истской работы</w:t>
            </w:r>
          </w:p>
        </w:tc>
        <w:tc>
          <w:tcPr>
            <w:tcW w:w="1559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 xml:space="preserve">В 15-ти образовательных учреждениях города </w:t>
            </w:r>
            <w:r w:rsidRPr="00E20128">
              <w:rPr>
                <w:sz w:val="24"/>
                <w:szCs w:val="24"/>
              </w:rPr>
              <w:lastRenderedPageBreak/>
              <w:t>Батайска были организованы и проведены малые информационно-профилактические встречи.</w:t>
            </w:r>
          </w:p>
        </w:tc>
        <w:tc>
          <w:tcPr>
            <w:tcW w:w="1984" w:type="dxa"/>
            <w:vAlign w:val="center"/>
          </w:tcPr>
          <w:p w:rsidR="00E0281D" w:rsidRPr="00E20128" w:rsidRDefault="00E0281D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265F5C" w:rsidRPr="00E20128" w:rsidTr="00823092">
        <w:tc>
          <w:tcPr>
            <w:tcW w:w="710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lastRenderedPageBreak/>
              <w:t>3.1.2</w:t>
            </w:r>
          </w:p>
        </w:tc>
        <w:tc>
          <w:tcPr>
            <w:tcW w:w="2834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Проведение обучающих</w:t>
            </w:r>
          </w:p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семинаров для педагогов, педагогов-психологов, социальных педагогов, воспитателей, занимающихся профилактической деятельность</w:t>
            </w:r>
          </w:p>
        </w:tc>
        <w:tc>
          <w:tcPr>
            <w:tcW w:w="1843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265F5C" w:rsidRPr="00E20128" w:rsidRDefault="00265F5C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265F5C" w:rsidRPr="00E20128" w:rsidRDefault="00265F5C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276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265F5C" w:rsidRPr="00E20128" w:rsidRDefault="00BF53BB" w:rsidP="00BF53BB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В рамках методического объединения педагогов-психологов и социальных педагогов проводились семинары в соответствии с планом работы </w:t>
            </w:r>
          </w:p>
        </w:tc>
        <w:tc>
          <w:tcPr>
            <w:tcW w:w="1984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265F5C" w:rsidRPr="00E20128" w:rsidTr="00823092">
        <w:tc>
          <w:tcPr>
            <w:tcW w:w="710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3.1.3</w:t>
            </w:r>
          </w:p>
        </w:tc>
        <w:tc>
          <w:tcPr>
            <w:tcW w:w="2834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Участие в областном конкурсе среди муниципальных образований Ростовской области на лучшую организацию анти</w:t>
            </w:r>
            <w:r w:rsidRPr="00E20128">
              <w:rPr>
                <w:sz w:val="24"/>
                <w:szCs w:val="24"/>
              </w:rPr>
              <w:softHyphen/>
              <w:t>наркотической работы в подростково-</w:t>
            </w:r>
            <w:r w:rsidRPr="00E20128">
              <w:rPr>
                <w:sz w:val="24"/>
                <w:szCs w:val="24"/>
              </w:rPr>
              <w:lastRenderedPageBreak/>
              <w:t>молодежной среде</w:t>
            </w:r>
          </w:p>
        </w:tc>
        <w:tc>
          <w:tcPr>
            <w:tcW w:w="1843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Отдел по делам молодежи Администрации города Батайска</w:t>
            </w:r>
          </w:p>
        </w:tc>
        <w:tc>
          <w:tcPr>
            <w:tcW w:w="1417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265F5C" w:rsidRPr="00E20128" w:rsidRDefault="00265F5C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265F5C" w:rsidRPr="00E20128" w:rsidRDefault="00265F5C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276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Ежегодное участие</w:t>
            </w:r>
          </w:p>
        </w:tc>
        <w:tc>
          <w:tcPr>
            <w:tcW w:w="1559" w:type="dxa"/>
            <w:vAlign w:val="center"/>
          </w:tcPr>
          <w:p w:rsidR="00265F5C" w:rsidRPr="00E20128" w:rsidRDefault="00265F5C" w:rsidP="00265F5C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8"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ежегодном конкурсе среди муниципальных образований Ростовской </w:t>
            </w:r>
            <w:r w:rsidRPr="00E20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на лучшую организацию антинаркотической работы в подростково-молодежной среде.</w:t>
            </w:r>
          </w:p>
          <w:p w:rsidR="00265F5C" w:rsidRPr="00E20128" w:rsidRDefault="00265F5C" w:rsidP="00265F5C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Результат: впервые муниципальное образование «Город Батайск» заняли почетное </w:t>
            </w:r>
            <w:r w:rsidRPr="00E20128">
              <w:rPr>
                <w:sz w:val="24"/>
                <w:szCs w:val="24"/>
                <w:lang w:val="en-US"/>
              </w:rPr>
              <w:t>III</w:t>
            </w:r>
            <w:r w:rsidRPr="00E20128">
              <w:rPr>
                <w:sz w:val="24"/>
                <w:szCs w:val="24"/>
              </w:rPr>
              <w:t xml:space="preserve"> место.</w:t>
            </w:r>
          </w:p>
        </w:tc>
        <w:tc>
          <w:tcPr>
            <w:tcW w:w="1984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F85820" w:rsidRPr="00E20128" w:rsidTr="00823092">
        <w:trPr>
          <w:trHeight w:val="2760"/>
        </w:trPr>
        <w:tc>
          <w:tcPr>
            <w:tcW w:w="710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2834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Меры по общей про</w:t>
            </w:r>
            <w:r w:rsidRPr="00E20128">
              <w:rPr>
                <w:sz w:val="24"/>
                <w:szCs w:val="24"/>
              </w:rPr>
              <w:softHyphen/>
              <w:t>филактике наркомании, формированию антинаркотического мировоззрения</w:t>
            </w:r>
          </w:p>
        </w:tc>
        <w:tc>
          <w:tcPr>
            <w:tcW w:w="1843" w:type="dxa"/>
            <w:vAlign w:val="center"/>
          </w:tcPr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Отдел по физической культуре и спорту</w:t>
            </w:r>
          </w:p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Администрации города Батайска,</w:t>
            </w:r>
          </w:p>
          <w:p w:rsidR="00F85820" w:rsidRPr="00E20128" w:rsidRDefault="00F85820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</w:tc>
        <w:tc>
          <w:tcPr>
            <w:tcW w:w="1417" w:type="dxa"/>
            <w:vAlign w:val="center"/>
          </w:tcPr>
          <w:p w:rsidR="00F85820" w:rsidRPr="00E20128" w:rsidRDefault="004437E8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8" w:type="dxa"/>
            <w:vAlign w:val="center"/>
          </w:tcPr>
          <w:p w:rsidR="00F85820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F85820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85820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F85820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F85820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  <w:tc>
          <w:tcPr>
            <w:tcW w:w="1984" w:type="dxa"/>
            <w:vAlign w:val="center"/>
          </w:tcPr>
          <w:p w:rsidR="00F85820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Х</w:t>
            </w:r>
          </w:p>
        </w:tc>
      </w:tr>
      <w:tr w:rsidR="004437E8" w:rsidRPr="00E20128" w:rsidTr="00823092">
        <w:tc>
          <w:tcPr>
            <w:tcW w:w="710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3.2.1</w:t>
            </w:r>
          </w:p>
        </w:tc>
        <w:tc>
          <w:tcPr>
            <w:tcW w:w="2834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Проведение городской спартакиады среди </w:t>
            </w:r>
            <w:r w:rsidRPr="00E20128">
              <w:rPr>
                <w:sz w:val="24"/>
                <w:szCs w:val="24"/>
              </w:rPr>
              <w:lastRenderedPageBreak/>
              <w:t>детско-подростковых и физкультурно-спортивных клубов по месту жительства граждан.</w:t>
            </w:r>
          </w:p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 xml:space="preserve">Отдел по физической </w:t>
            </w:r>
            <w:r w:rsidRPr="00E20128">
              <w:rPr>
                <w:sz w:val="24"/>
                <w:szCs w:val="24"/>
              </w:rPr>
              <w:lastRenderedPageBreak/>
              <w:t>культуре и спорту Администрации города Батайска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01.07.2015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30.09.2015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01.07.2015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30.09.2015</w:t>
            </w:r>
          </w:p>
        </w:tc>
        <w:tc>
          <w:tcPr>
            <w:tcW w:w="1276" w:type="dxa"/>
            <w:vAlign w:val="center"/>
          </w:tcPr>
          <w:p w:rsidR="004437E8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Мероприятия по </w:t>
            </w:r>
            <w:r w:rsidRPr="00E20128">
              <w:rPr>
                <w:sz w:val="24"/>
                <w:szCs w:val="24"/>
              </w:rPr>
              <w:lastRenderedPageBreak/>
              <w:t>отдельному плану</w:t>
            </w:r>
          </w:p>
        </w:tc>
        <w:tc>
          <w:tcPr>
            <w:tcW w:w="1559" w:type="dxa"/>
            <w:vAlign w:val="center"/>
          </w:tcPr>
          <w:p w:rsidR="004437E8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 xml:space="preserve">В августе стартовала </w:t>
            </w:r>
            <w:r w:rsidRPr="00E20128">
              <w:rPr>
                <w:sz w:val="24"/>
                <w:szCs w:val="24"/>
              </w:rPr>
              <w:lastRenderedPageBreak/>
              <w:t>спартакиада дворовых команд  под девизом «Спортивный двор – спортивный микрорайон». Это ежегодные мероприятия стали уже традиционными и с каждым годом увеличивают число участников. В 2015 приняло участие более 1500 человек.</w:t>
            </w:r>
          </w:p>
        </w:tc>
        <w:tc>
          <w:tcPr>
            <w:tcW w:w="1984" w:type="dxa"/>
            <w:vAlign w:val="center"/>
          </w:tcPr>
          <w:p w:rsidR="004437E8" w:rsidRPr="00E20128" w:rsidRDefault="00791FC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-</w:t>
            </w:r>
          </w:p>
        </w:tc>
      </w:tr>
      <w:tr w:rsidR="00265F5C" w:rsidRPr="00E20128" w:rsidTr="00823092">
        <w:tc>
          <w:tcPr>
            <w:tcW w:w="710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lastRenderedPageBreak/>
              <w:t>3.2.2</w:t>
            </w:r>
          </w:p>
        </w:tc>
        <w:tc>
          <w:tcPr>
            <w:tcW w:w="2834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20128">
              <w:rPr>
                <w:sz w:val="24"/>
                <w:szCs w:val="24"/>
              </w:rPr>
              <w:t>Участие в фестивалях в поддержку здорового образа жизни</w:t>
            </w:r>
          </w:p>
        </w:tc>
        <w:tc>
          <w:tcPr>
            <w:tcW w:w="1843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Отдел по делам молодежи Администрации города Батайска, отдел по физической культуре и спорту Администраци</w:t>
            </w:r>
            <w:r w:rsidRPr="00E20128">
              <w:rPr>
                <w:sz w:val="24"/>
                <w:szCs w:val="24"/>
              </w:rPr>
              <w:lastRenderedPageBreak/>
              <w:t>я города Батайска</w:t>
            </w:r>
          </w:p>
        </w:tc>
        <w:tc>
          <w:tcPr>
            <w:tcW w:w="1417" w:type="dxa"/>
            <w:vAlign w:val="center"/>
          </w:tcPr>
          <w:p w:rsidR="00265F5C" w:rsidRPr="00E20128" w:rsidRDefault="00265F5C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01.01.2015</w:t>
            </w:r>
          </w:p>
        </w:tc>
        <w:tc>
          <w:tcPr>
            <w:tcW w:w="1418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Активно принимали участие в фестивалях, направленных на поддержку здорового образа </w:t>
            </w:r>
            <w:r w:rsidRPr="00E20128">
              <w:rPr>
                <w:sz w:val="24"/>
                <w:szCs w:val="24"/>
              </w:rPr>
              <w:lastRenderedPageBreak/>
              <w:t>жизни, приняли участие 2000 человек.</w:t>
            </w:r>
          </w:p>
        </w:tc>
        <w:tc>
          <w:tcPr>
            <w:tcW w:w="1984" w:type="dxa"/>
            <w:vAlign w:val="center"/>
          </w:tcPr>
          <w:p w:rsidR="00265F5C" w:rsidRPr="00E20128" w:rsidRDefault="00265F5C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4437E8" w:rsidRPr="00E20128" w:rsidTr="00823092">
        <w:tc>
          <w:tcPr>
            <w:tcW w:w="710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3.2.4</w:t>
            </w:r>
          </w:p>
        </w:tc>
        <w:tc>
          <w:tcPr>
            <w:tcW w:w="2834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Проведение молодежной акции «Ростовская область-территория здоровья</w:t>
            </w:r>
          </w:p>
        </w:tc>
        <w:tc>
          <w:tcPr>
            <w:tcW w:w="1843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Отдел по делам молодежи Администрации города Батайска</w:t>
            </w:r>
          </w:p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276" w:type="dxa"/>
            <w:vAlign w:val="center"/>
          </w:tcPr>
          <w:p w:rsidR="004437E8" w:rsidRPr="00E20128" w:rsidRDefault="00BF53BB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4437E8" w:rsidRPr="00E20128" w:rsidRDefault="00265F5C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27 июня в городе была организована и проведена молодежная акция «Ростовская область - территория здоровья!». В рамках организации мероприятий было оплачено световое оборудование для проведения праздника.</w:t>
            </w:r>
          </w:p>
        </w:tc>
        <w:tc>
          <w:tcPr>
            <w:tcW w:w="1984" w:type="dxa"/>
            <w:vAlign w:val="center"/>
          </w:tcPr>
          <w:p w:rsidR="004437E8" w:rsidRPr="00E20128" w:rsidRDefault="00791FC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-</w:t>
            </w:r>
          </w:p>
        </w:tc>
      </w:tr>
      <w:tr w:rsidR="004437E8" w:rsidRPr="00E20128" w:rsidTr="00823092">
        <w:tc>
          <w:tcPr>
            <w:tcW w:w="710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3.2.5</w:t>
            </w:r>
          </w:p>
        </w:tc>
        <w:tc>
          <w:tcPr>
            <w:tcW w:w="2834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Проведение городской акции «Спорт против наркотиков»</w:t>
            </w:r>
          </w:p>
        </w:tc>
        <w:tc>
          <w:tcPr>
            <w:tcW w:w="1843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01.04.2015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C3481A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30.06.2015</w:t>
            </w:r>
          </w:p>
        </w:tc>
        <w:tc>
          <w:tcPr>
            <w:tcW w:w="1276" w:type="dxa"/>
            <w:vAlign w:val="center"/>
          </w:tcPr>
          <w:p w:rsidR="004437E8" w:rsidRPr="00E20128" w:rsidRDefault="00BF53BB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4437E8" w:rsidRPr="00E20128" w:rsidRDefault="00BF53BB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 xml:space="preserve">В рамках Акции были проведены соревнования по велоспорту, по гиревому спорту, по </w:t>
            </w:r>
            <w:r w:rsidRPr="00E20128">
              <w:rPr>
                <w:sz w:val="24"/>
                <w:szCs w:val="24"/>
              </w:rPr>
              <w:lastRenderedPageBreak/>
              <w:t>мини-футболу приняло участие 1000 детей и подростков.</w:t>
            </w:r>
          </w:p>
        </w:tc>
        <w:tc>
          <w:tcPr>
            <w:tcW w:w="1984" w:type="dxa"/>
            <w:vAlign w:val="center"/>
          </w:tcPr>
          <w:p w:rsidR="004437E8" w:rsidRPr="00E20128" w:rsidRDefault="00791FC7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-</w:t>
            </w:r>
          </w:p>
        </w:tc>
      </w:tr>
      <w:tr w:rsidR="00C95422" w:rsidRPr="00E20128" w:rsidTr="00823092">
        <w:tc>
          <w:tcPr>
            <w:tcW w:w="15876" w:type="dxa"/>
            <w:gridSpan w:val="10"/>
            <w:vAlign w:val="center"/>
          </w:tcPr>
          <w:p w:rsidR="00C95422" w:rsidRPr="00E20128" w:rsidRDefault="00C95422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Подпрограмма 4 «Развитие и поддержка казачества»</w:t>
            </w:r>
          </w:p>
        </w:tc>
      </w:tr>
      <w:tr w:rsidR="004437E8" w:rsidRPr="00E20128" w:rsidTr="00823092">
        <w:tc>
          <w:tcPr>
            <w:tcW w:w="710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4.1</w:t>
            </w:r>
          </w:p>
        </w:tc>
        <w:tc>
          <w:tcPr>
            <w:tcW w:w="2834" w:type="dxa"/>
            <w:vAlign w:val="center"/>
          </w:tcPr>
          <w:p w:rsidR="004437E8" w:rsidRPr="00E20128" w:rsidRDefault="004437E8" w:rsidP="004437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Организация деятельности муниципальной казачьей дружины, направленной на охрану общественного порядка</w:t>
            </w:r>
          </w:p>
        </w:tc>
        <w:tc>
          <w:tcPr>
            <w:tcW w:w="1843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4437E8" w:rsidRPr="00E20128" w:rsidRDefault="00BF53BB" w:rsidP="00791FC7">
            <w:pPr>
              <w:jc w:val="center"/>
              <w:rPr>
                <w:spacing w:val="-10"/>
                <w:sz w:val="24"/>
                <w:szCs w:val="24"/>
              </w:rPr>
            </w:pPr>
            <w:r w:rsidRPr="00E20128">
              <w:rPr>
                <w:spacing w:val="-10"/>
                <w:sz w:val="24"/>
                <w:szCs w:val="24"/>
              </w:rPr>
              <w:t>Ежедневные дежурства казачьей дружины</w:t>
            </w:r>
          </w:p>
        </w:tc>
        <w:tc>
          <w:tcPr>
            <w:tcW w:w="1559" w:type="dxa"/>
            <w:vAlign w:val="center"/>
          </w:tcPr>
          <w:p w:rsidR="00515CE8" w:rsidRPr="00E20128" w:rsidRDefault="00BF53BB" w:rsidP="004437E8">
            <w:pPr>
              <w:jc w:val="center"/>
              <w:rPr>
                <w:spacing w:val="-10"/>
                <w:sz w:val="24"/>
                <w:szCs w:val="24"/>
              </w:rPr>
            </w:pPr>
            <w:r w:rsidRPr="00E20128">
              <w:rPr>
                <w:spacing w:val="-10"/>
                <w:sz w:val="24"/>
                <w:szCs w:val="24"/>
              </w:rPr>
              <w:t>Весь период осуществлялись дежурства по охране общественного порядка в различных частях города</w:t>
            </w:r>
          </w:p>
        </w:tc>
        <w:tc>
          <w:tcPr>
            <w:tcW w:w="1984" w:type="dxa"/>
            <w:vAlign w:val="center"/>
          </w:tcPr>
          <w:p w:rsidR="004437E8" w:rsidRPr="00E20128" w:rsidRDefault="004437E8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C95422" w:rsidRPr="00E20128" w:rsidTr="00823092">
        <w:tc>
          <w:tcPr>
            <w:tcW w:w="710" w:type="dxa"/>
            <w:vAlign w:val="center"/>
          </w:tcPr>
          <w:p w:rsidR="00C95422" w:rsidRPr="00E20128" w:rsidRDefault="00C95422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4.2</w:t>
            </w:r>
          </w:p>
        </w:tc>
        <w:tc>
          <w:tcPr>
            <w:tcW w:w="2834" w:type="dxa"/>
            <w:vAlign w:val="center"/>
          </w:tcPr>
          <w:p w:rsidR="00C95422" w:rsidRPr="00E20128" w:rsidRDefault="00C95422" w:rsidP="004437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Проведение мероприятий, посвященных знаменательным датам войскового казачьего общества «Всевеликое войско Донское», историческим казачьим праздникам, развитие военно-патриотического и гражданского воспитания молодежи</w:t>
            </w:r>
          </w:p>
        </w:tc>
        <w:tc>
          <w:tcPr>
            <w:tcW w:w="1843" w:type="dxa"/>
            <w:vAlign w:val="center"/>
          </w:tcPr>
          <w:p w:rsidR="00C95422" w:rsidRPr="00E20128" w:rsidRDefault="005E4B53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417" w:type="dxa"/>
            <w:vAlign w:val="center"/>
          </w:tcPr>
          <w:p w:rsidR="00C95422" w:rsidRPr="00E20128" w:rsidRDefault="004437E8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C95422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C95422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C95422" w:rsidRPr="00E20128" w:rsidRDefault="004437E8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C95422" w:rsidRPr="00E20128" w:rsidRDefault="00BF53BB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C95422" w:rsidRPr="00E20128" w:rsidRDefault="00BF53BB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Мероприятия выполнялись с ограничением в финансировании</w:t>
            </w:r>
          </w:p>
        </w:tc>
        <w:tc>
          <w:tcPr>
            <w:tcW w:w="1984" w:type="dxa"/>
            <w:vAlign w:val="center"/>
          </w:tcPr>
          <w:p w:rsidR="00C95422" w:rsidRPr="00E20128" w:rsidRDefault="00C95422" w:rsidP="004437E8">
            <w:pPr>
              <w:jc w:val="center"/>
              <w:rPr>
                <w:sz w:val="24"/>
                <w:szCs w:val="24"/>
              </w:rPr>
            </w:pPr>
          </w:p>
        </w:tc>
      </w:tr>
      <w:tr w:rsidR="00762FCE" w:rsidRPr="00E20128" w:rsidTr="00823092">
        <w:trPr>
          <w:trHeight w:val="1975"/>
        </w:trPr>
        <w:tc>
          <w:tcPr>
            <w:tcW w:w="710" w:type="dxa"/>
            <w:vAlign w:val="center"/>
          </w:tcPr>
          <w:p w:rsidR="00762FCE" w:rsidRPr="00E20128" w:rsidRDefault="00762FCE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2834" w:type="dxa"/>
            <w:vAlign w:val="center"/>
          </w:tcPr>
          <w:p w:rsidR="00762FCE" w:rsidRPr="00E20128" w:rsidRDefault="00762FCE" w:rsidP="004437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Подготовка и размещение информации о деятельности городского казачьего общества «Батайское» в городских СМИ.</w:t>
            </w:r>
          </w:p>
        </w:tc>
        <w:tc>
          <w:tcPr>
            <w:tcW w:w="1843" w:type="dxa"/>
            <w:vAlign w:val="center"/>
          </w:tcPr>
          <w:p w:rsidR="00762FCE" w:rsidRPr="00E20128" w:rsidRDefault="00762FCE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ГКО «Батайское»</w:t>
            </w:r>
          </w:p>
        </w:tc>
        <w:tc>
          <w:tcPr>
            <w:tcW w:w="1417" w:type="dxa"/>
            <w:vAlign w:val="center"/>
          </w:tcPr>
          <w:p w:rsidR="00762FCE" w:rsidRPr="00E20128" w:rsidRDefault="00762FCE" w:rsidP="004437E8">
            <w:pPr>
              <w:widowControl w:val="0"/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762FCE" w:rsidRPr="00E20128" w:rsidRDefault="00762FC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417" w:type="dxa"/>
            <w:vAlign w:val="center"/>
          </w:tcPr>
          <w:p w:rsidR="00762FCE" w:rsidRPr="00E20128" w:rsidRDefault="00762FC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01.01.2015</w:t>
            </w:r>
          </w:p>
        </w:tc>
        <w:tc>
          <w:tcPr>
            <w:tcW w:w="1418" w:type="dxa"/>
            <w:vAlign w:val="center"/>
          </w:tcPr>
          <w:p w:rsidR="00762FCE" w:rsidRPr="00E20128" w:rsidRDefault="00762FCE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31.12.2015</w:t>
            </w:r>
          </w:p>
        </w:tc>
        <w:tc>
          <w:tcPr>
            <w:tcW w:w="1276" w:type="dxa"/>
            <w:vAlign w:val="center"/>
          </w:tcPr>
          <w:p w:rsidR="00762FCE" w:rsidRPr="00E20128" w:rsidRDefault="0007791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  <w:vAlign w:val="center"/>
          </w:tcPr>
          <w:p w:rsidR="00762FCE" w:rsidRPr="00E20128" w:rsidRDefault="00077914" w:rsidP="004437E8">
            <w:pPr>
              <w:jc w:val="center"/>
              <w:rPr>
                <w:sz w:val="24"/>
                <w:szCs w:val="24"/>
              </w:rPr>
            </w:pPr>
            <w:r w:rsidRPr="00E20128">
              <w:rPr>
                <w:sz w:val="24"/>
                <w:szCs w:val="24"/>
              </w:rPr>
              <w:t>Периодически печатались в СМИ информационные материалы о деятельности казачьего общества.</w:t>
            </w:r>
          </w:p>
        </w:tc>
        <w:tc>
          <w:tcPr>
            <w:tcW w:w="1984" w:type="dxa"/>
            <w:vAlign w:val="center"/>
          </w:tcPr>
          <w:p w:rsidR="00762FCE" w:rsidRPr="00E20128" w:rsidRDefault="00762FCE" w:rsidP="004437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2EE8" w:rsidRDefault="00DE3FEA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3" w:name="Par1596"/>
      <w:bookmarkEnd w:id="3"/>
    </w:p>
    <w:p w:rsidR="00422EE8" w:rsidRDefault="00422EE8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22EE8" w:rsidRDefault="00422EE8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23092" w:rsidRPr="00823092" w:rsidRDefault="00823092" w:rsidP="00823092">
      <w:pPr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Pr="00823092">
        <w:rPr>
          <w:sz w:val="24"/>
          <w:szCs w:val="24"/>
        </w:rPr>
        <w:t>Начальник общего отдела Администрации города Батайска</w:t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  <w:t>В.С. Мирошникова</w:t>
      </w:r>
    </w:p>
    <w:p w:rsidR="00422EE8" w:rsidRDefault="00422EE8" w:rsidP="00823092">
      <w:pPr>
        <w:widowControl w:val="0"/>
        <w:tabs>
          <w:tab w:val="left" w:pos="750"/>
        </w:tabs>
        <w:autoSpaceDE w:val="0"/>
        <w:autoSpaceDN w:val="0"/>
        <w:adjustRightInd w:val="0"/>
        <w:rPr>
          <w:sz w:val="24"/>
          <w:szCs w:val="24"/>
        </w:rPr>
      </w:pPr>
    </w:p>
    <w:p w:rsidR="00422EE8" w:rsidRDefault="00422EE8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22EE8" w:rsidRDefault="00422EE8" w:rsidP="00DE3FE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435AB" w:rsidRPr="00330D3E" w:rsidRDefault="007435AB">
      <w:pPr>
        <w:rPr>
          <w:sz w:val="24"/>
          <w:szCs w:val="24"/>
        </w:rPr>
        <w:sectPr w:rsidR="007435AB" w:rsidRPr="00330D3E" w:rsidSect="00F37DA5">
          <w:footerReference w:type="even" r:id="rId8"/>
          <w:footerReference w:type="default" r:id="rId9"/>
          <w:pgSz w:w="16840" w:h="11907" w:orient="landscape" w:code="9"/>
          <w:pgMar w:top="1247" w:right="397" w:bottom="1247" w:left="397" w:header="567" w:footer="567" w:gutter="0"/>
          <w:cols w:space="720"/>
        </w:sectPr>
      </w:pPr>
    </w:p>
    <w:p w:rsidR="007435AB" w:rsidRPr="00330D3E" w:rsidRDefault="00906FB8" w:rsidP="007435A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DD1325" w:rsidRPr="00330D3E" w:rsidRDefault="00DD1325" w:rsidP="00DD1325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435AB" w:rsidRPr="00330D3E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7435AB" w:rsidRPr="00330D3E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083BDB" w:rsidRDefault="007435AB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муниципальной программы </w:t>
      </w:r>
      <w:r w:rsidR="00297BB3">
        <w:rPr>
          <w:sz w:val="24"/>
          <w:szCs w:val="24"/>
        </w:rPr>
        <w:t xml:space="preserve">города </w:t>
      </w:r>
      <w:r w:rsidR="00684245">
        <w:rPr>
          <w:sz w:val="24"/>
          <w:szCs w:val="24"/>
        </w:rPr>
        <w:t xml:space="preserve">Батайска </w:t>
      </w:r>
    </w:p>
    <w:p w:rsidR="007435AB" w:rsidRPr="00330D3E" w:rsidRDefault="00684245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083BDB" w:rsidRPr="001F127B">
        <w:rPr>
          <w:sz w:val="24"/>
          <w:szCs w:val="24"/>
        </w:rPr>
        <w:t>Обеспечение общественного порядка и противодействие преступности</w:t>
      </w:r>
      <w:r>
        <w:rPr>
          <w:sz w:val="24"/>
          <w:szCs w:val="24"/>
        </w:rPr>
        <w:t xml:space="preserve">» за </w:t>
      </w:r>
      <w:r w:rsidR="00297BB3">
        <w:rPr>
          <w:sz w:val="24"/>
          <w:szCs w:val="24"/>
        </w:rPr>
        <w:t xml:space="preserve">2015 </w:t>
      </w:r>
      <w:r w:rsidR="007435AB" w:rsidRPr="00330D3E">
        <w:rPr>
          <w:sz w:val="24"/>
          <w:szCs w:val="24"/>
        </w:rPr>
        <w:t>г.</w:t>
      </w:r>
    </w:p>
    <w:p w:rsidR="00AF5026" w:rsidRPr="00330D3E" w:rsidRDefault="00AF5026" w:rsidP="007435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943"/>
        <w:gridCol w:w="1842"/>
        <w:gridCol w:w="2126"/>
        <w:gridCol w:w="1702"/>
      </w:tblGrid>
      <w:tr w:rsidR="00AF5026" w:rsidRPr="00077914" w:rsidTr="00823092">
        <w:trPr>
          <w:trHeight w:val="1760"/>
          <w:jc w:val="center"/>
        </w:trPr>
        <w:tc>
          <w:tcPr>
            <w:tcW w:w="1135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43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1842" w:type="dxa"/>
          </w:tcPr>
          <w:p w:rsidR="00AF5026" w:rsidRPr="00077914" w:rsidRDefault="00AF5026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702" w:type="dxa"/>
          </w:tcPr>
          <w:p w:rsidR="00AF5026" w:rsidRPr="00077914" w:rsidRDefault="00684245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(кассовые расходы) </w:t>
            </w:r>
            <w:r w:rsidR="00AF5026" w:rsidRPr="00077914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AF5026" w:rsidRPr="00077914" w:rsidTr="00823092">
        <w:trPr>
          <w:jc w:val="center"/>
        </w:trPr>
        <w:tc>
          <w:tcPr>
            <w:tcW w:w="1135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AF5026" w:rsidRPr="00077914" w:rsidRDefault="00AF5026" w:rsidP="004637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5026" w:rsidRPr="00077914" w:rsidTr="00823092">
        <w:trPr>
          <w:trHeight w:val="320"/>
          <w:jc w:val="center"/>
        </w:trPr>
        <w:tc>
          <w:tcPr>
            <w:tcW w:w="1135" w:type="dxa"/>
            <w:vMerge w:val="restart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программа</w:t>
            </w:r>
          </w:p>
        </w:tc>
        <w:tc>
          <w:tcPr>
            <w:tcW w:w="1943" w:type="dxa"/>
            <w:vMerge w:val="restart"/>
          </w:tcPr>
          <w:p w:rsidR="00AF5026" w:rsidRPr="00077914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3BDB" w:rsidRPr="00077914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F5026" w:rsidRPr="00077914" w:rsidRDefault="0007791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6917,5</w:t>
            </w:r>
          </w:p>
        </w:tc>
        <w:tc>
          <w:tcPr>
            <w:tcW w:w="1702" w:type="dxa"/>
          </w:tcPr>
          <w:p w:rsidR="00AF5026" w:rsidRPr="00077914" w:rsidRDefault="00791FC7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5951,5</w:t>
            </w:r>
          </w:p>
        </w:tc>
      </w:tr>
      <w:tr w:rsidR="00AF5026" w:rsidRPr="00077914" w:rsidTr="00823092">
        <w:trPr>
          <w:trHeight w:val="309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26" w:rsidRPr="00077914" w:rsidTr="00823092">
        <w:trPr>
          <w:trHeight w:val="387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077914" w:rsidRDefault="00791FC7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4806,7</w:t>
            </w:r>
          </w:p>
        </w:tc>
        <w:tc>
          <w:tcPr>
            <w:tcW w:w="1702" w:type="dxa"/>
          </w:tcPr>
          <w:p w:rsidR="00AF5026" w:rsidRPr="00077914" w:rsidRDefault="00791FC7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4359,6</w:t>
            </w:r>
          </w:p>
        </w:tc>
      </w:tr>
      <w:tr w:rsidR="00AF5026" w:rsidRPr="00077914" w:rsidTr="00823092">
        <w:trPr>
          <w:trHeight w:val="317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077914" w:rsidRDefault="0007791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2110,8</w:t>
            </w:r>
          </w:p>
        </w:tc>
        <w:tc>
          <w:tcPr>
            <w:tcW w:w="1702" w:type="dxa"/>
          </w:tcPr>
          <w:p w:rsidR="00AF5026" w:rsidRPr="00077914" w:rsidRDefault="0007791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</w:tr>
      <w:tr w:rsidR="00AF5026" w:rsidRPr="00077914" w:rsidTr="00823092">
        <w:trPr>
          <w:trHeight w:val="403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26" w:rsidRPr="00077914" w:rsidTr="00823092">
        <w:trPr>
          <w:trHeight w:val="320"/>
          <w:jc w:val="center"/>
        </w:trPr>
        <w:tc>
          <w:tcPr>
            <w:tcW w:w="1135" w:type="dxa"/>
            <w:vMerge w:val="restart"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943" w:type="dxa"/>
            <w:vMerge w:val="restart"/>
          </w:tcPr>
          <w:p w:rsidR="00AF5026" w:rsidRPr="00077914" w:rsidRDefault="00297BB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3BDB" w:rsidRPr="00077914">
              <w:rPr>
                <w:rFonts w:ascii="Times New Roman" w:hAnsi="Times New Roman" w:cs="Times New Roman"/>
                <w:sz w:val="24"/>
                <w:szCs w:val="24"/>
              </w:rPr>
              <w:t>Профилактика коррупционной деятельности должностных лиц органов местного самоуправления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F5026" w:rsidRPr="00077914" w:rsidRDefault="0007791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1702" w:type="dxa"/>
          </w:tcPr>
          <w:p w:rsidR="00AF5026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5026" w:rsidRPr="00077914" w:rsidTr="00823092">
        <w:trPr>
          <w:trHeight w:val="423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077914" w:rsidRDefault="00083BD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367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077914" w:rsidRDefault="00083BD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334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077914" w:rsidRDefault="0007791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1702" w:type="dxa"/>
          </w:tcPr>
          <w:p w:rsidR="00AF5026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5026" w:rsidRPr="00077914" w:rsidTr="00823092">
        <w:trPr>
          <w:trHeight w:val="392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077914" w:rsidRDefault="00083BD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BB" w:rsidRPr="00077914" w:rsidTr="00823092">
        <w:trPr>
          <w:trHeight w:val="325"/>
          <w:jc w:val="center"/>
        </w:trPr>
        <w:tc>
          <w:tcPr>
            <w:tcW w:w="1135" w:type="dxa"/>
            <w:vMerge w:val="restart"/>
            <w:vAlign w:val="center"/>
          </w:tcPr>
          <w:p w:rsidR="00D97DBB" w:rsidRPr="00077914" w:rsidRDefault="00D97DBB" w:rsidP="00C348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43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ind w:left="-37" w:right="-28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</w:rPr>
              <w:t xml:space="preserve">Проведение мониторингов общественного мнения по вопросам проявления коррупции, коррупциогенности и эффективности мер антикоррупционной направленности в органах местного самоуправления </w:t>
            </w:r>
            <w:r w:rsidRPr="00077914">
              <w:rPr>
                <w:sz w:val="24"/>
                <w:szCs w:val="24"/>
              </w:rPr>
              <w:lastRenderedPageBreak/>
              <w:t>муниципального образования «Город Батайск»</w:t>
            </w:r>
          </w:p>
        </w:tc>
        <w:tc>
          <w:tcPr>
            <w:tcW w:w="1842" w:type="dxa"/>
          </w:tcPr>
          <w:p w:rsidR="00D97DBB" w:rsidRPr="00077914" w:rsidRDefault="00D97DBB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2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399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302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263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391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BB" w:rsidRPr="00077914" w:rsidTr="00823092">
        <w:trPr>
          <w:trHeight w:val="343"/>
          <w:jc w:val="center"/>
        </w:trPr>
        <w:tc>
          <w:tcPr>
            <w:tcW w:w="1135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val="en-US" w:eastAsia="en-US"/>
              </w:rPr>
            </w:pPr>
            <w:r w:rsidRPr="00077914">
              <w:rPr>
                <w:sz w:val="24"/>
                <w:szCs w:val="24"/>
              </w:rPr>
              <w:lastRenderedPageBreak/>
              <w:t>1.2</w:t>
            </w:r>
          </w:p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</w:rPr>
              <w:t>Проведение городского конкурса социальной рекламы (плакат, анимационный ролик) «Чистые руки» среди всех образовательных учреждений города</w:t>
            </w:r>
          </w:p>
        </w:tc>
        <w:tc>
          <w:tcPr>
            <w:tcW w:w="1842" w:type="dxa"/>
          </w:tcPr>
          <w:p w:rsidR="00D97DBB" w:rsidRPr="00077914" w:rsidRDefault="00D97DBB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702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406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412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E971B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265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5026" w:rsidRPr="00077914" w:rsidTr="00823092">
        <w:trPr>
          <w:trHeight w:val="379"/>
          <w:jc w:val="center"/>
        </w:trPr>
        <w:tc>
          <w:tcPr>
            <w:tcW w:w="1135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F5026" w:rsidRPr="00077914" w:rsidRDefault="00AF5026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F5026" w:rsidRPr="00077914" w:rsidRDefault="00AF5026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F5026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BB" w:rsidRPr="00077914" w:rsidTr="00823092">
        <w:trPr>
          <w:trHeight w:val="343"/>
          <w:jc w:val="center"/>
        </w:trPr>
        <w:tc>
          <w:tcPr>
            <w:tcW w:w="1135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val="en-US" w:eastAsia="en-US"/>
              </w:rPr>
            </w:pPr>
            <w:r w:rsidRPr="00077914">
              <w:rPr>
                <w:sz w:val="24"/>
                <w:szCs w:val="24"/>
              </w:rPr>
              <w:t>1.3</w:t>
            </w:r>
          </w:p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  <w:lang w:eastAsia="en-US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</w:t>
            </w:r>
          </w:p>
        </w:tc>
        <w:tc>
          <w:tcPr>
            <w:tcW w:w="1842" w:type="dxa"/>
          </w:tcPr>
          <w:p w:rsidR="00D97DBB" w:rsidRPr="00077914" w:rsidRDefault="00D97DBB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D97DBB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33474" w:rsidRPr="00077914" w:rsidTr="00823092">
        <w:trPr>
          <w:trHeight w:val="406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077914" w:rsidTr="00823092">
        <w:trPr>
          <w:trHeight w:val="412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077914" w:rsidTr="00823092">
        <w:trPr>
          <w:trHeight w:val="265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D33474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33474" w:rsidRPr="00077914" w:rsidTr="00823092">
        <w:trPr>
          <w:trHeight w:val="379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7DBB" w:rsidRPr="00077914" w:rsidTr="00823092">
        <w:trPr>
          <w:trHeight w:val="343"/>
          <w:jc w:val="center"/>
        </w:trPr>
        <w:tc>
          <w:tcPr>
            <w:tcW w:w="1135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1.4</w:t>
            </w:r>
          </w:p>
        </w:tc>
        <w:tc>
          <w:tcPr>
            <w:tcW w:w="1943" w:type="dxa"/>
            <w:vMerge w:val="restart"/>
            <w:vAlign w:val="center"/>
          </w:tcPr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  <w:lang w:eastAsia="en-US"/>
              </w:rPr>
              <w:t>Модернизация компьютерной техники для организации предоставления государственных и</w:t>
            </w:r>
          </w:p>
          <w:p w:rsidR="00D97DBB" w:rsidRPr="00077914" w:rsidRDefault="00D97DBB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  <w:lang w:eastAsia="en-US"/>
              </w:rPr>
              <w:t xml:space="preserve">муниципальных услуг, предоставляемых органами местного самоуправления муниципального образования «Город Батайск» в электронном виде, в том </w:t>
            </w:r>
            <w:r w:rsidRPr="00077914">
              <w:rPr>
                <w:sz w:val="24"/>
                <w:szCs w:val="24"/>
                <w:lang w:eastAsia="en-US"/>
              </w:rPr>
              <w:lastRenderedPageBreak/>
              <w:t>числе</w:t>
            </w:r>
          </w:p>
        </w:tc>
        <w:tc>
          <w:tcPr>
            <w:tcW w:w="1842" w:type="dxa"/>
          </w:tcPr>
          <w:p w:rsidR="00D97DBB" w:rsidRPr="00077914" w:rsidRDefault="00D97DBB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702" w:type="dxa"/>
          </w:tcPr>
          <w:p w:rsidR="00D97DBB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077914" w:rsidTr="00823092">
        <w:trPr>
          <w:trHeight w:val="406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077914" w:rsidTr="00823092">
        <w:trPr>
          <w:trHeight w:val="412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077914" w:rsidTr="00823092">
        <w:trPr>
          <w:trHeight w:val="265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474" w:rsidRPr="00077914" w:rsidTr="00823092">
        <w:trPr>
          <w:trHeight w:val="379"/>
          <w:jc w:val="center"/>
        </w:trPr>
        <w:tc>
          <w:tcPr>
            <w:tcW w:w="1135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D33474" w:rsidRPr="00077914" w:rsidRDefault="00D33474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3474" w:rsidRPr="00077914" w:rsidRDefault="00D33474" w:rsidP="004262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D33474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20"/>
          <w:jc w:val="center"/>
        </w:trPr>
        <w:tc>
          <w:tcPr>
            <w:tcW w:w="1135" w:type="dxa"/>
            <w:vMerge w:val="restart"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</w:t>
            </w:r>
          </w:p>
        </w:tc>
        <w:tc>
          <w:tcPr>
            <w:tcW w:w="1943" w:type="dxa"/>
            <w:vMerge w:val="restart"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7DBB" w:rsidRPr="00077914">
              <w:rPr>
                <w:rFonts w:ascii="Times New Roman" w:hAnsi="Times New Roman" w:cs="Times New Roman"/>
                <w:sz w:val="24"/>
                <w:szCs w:val="24"/>
              </w:rPr>
              <w:t>Профилактика антитеррористической и экстремистской деятельности</w:t>
            </w: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702" w:type="dxa"/>
          </w:tcPr>
          <w:p w:rsidR="00114F23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114F23" w:rsidRPr="00077914" w:rsidTr="00823092">
        <w:trPr>
          <w:trHeight w:val="423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67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34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702" w:type="dxa"/>
          </w:tcPr>
          <w:p w:rsidR="00114F23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114F23" w:rsidRPr="00077914" w:rsidTr="00823092">
        <w:trPr>
          <w:trHeight w:val="392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640C" w:rsidRPr="00077914" w:rsidTr="00823092">
        <w:trPr>
          <w:trHeight w:val="325"/>
          <w:jc w:val="center"/>
        </w:trPr>
        <w:tc>
          <w:tcPr>
            <w:tcW w:w="1135" w:type="dxa"/>
            <w:vMerge w:val="restart"/>
            <w:vAlign w:val="center"/>
          </w:tcPr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</w:rPr>
              <w:t>2.1</w:t>
            </w:r>
          </w:p>
        </w:tc>
        <w:tc>
          <w:tcPr>
            <w:tcW w:w="1943" w:type="dxa"/>
            <w:vMerge w:val="restart"/>
            <w:vAlign w:val="center"/>
          </w:tcPr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Усиление антитерро</w:t>
            </w:r>
            <w:r w:rsidRPr="00077914">
              <w:rPr>
                <w:sz w:val="24"/>
                <w:szCs w:val="24"/>
              </w:rPr>
              <w:softHyphen/>
              <w:t>ристической защищённости объектов социальной сферы</w:t>
            </w:r>
          </w:p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60640C" w:rsidRPr="00077914" w:rsidRDefault="0060640C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60640C" w:rsidRPr="00077914" w:rsidRDefault="0060640C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2" w:type="dxa"/>
          </w:tcPr>
          <w:p w:rsidR="0060640C" w:rsidRPr="00077914" w:rsidRDefault="0060640C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99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02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263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91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640C" w:rsidRPr="00077914" w:rsidTr="00823092">
        <w:trPr>
          <w:trHeight w:val="343"/>
          <w:jc w:val="center"/>
        </w:trPr>
        <w:tc>
          <w:tcPr>
            <w:tcW w:w="1135" w:type="dxa"/>
            <w:vMerge w:val="restart"/>
            <w:vAlign w:val="center"/>
          </w:tcPr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2.1.3</w:t>
            </w:r>
          </w:p>
        </w:tc>
        <w:tc>
          <w:tcPr>
            <w:tcW w:w="1943" w:type="dxa"/>
            <w:vMerge w:val="restart"/>
            <w:vAlign w:val="center"/>
          </w:tcPr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Финансирование расходов на мероприятия по устройству ограждений территорий му</w:t>
            </w:r>
            <w:r w:rsidRPr="00077914">
              <w:rPr>
                <w:sz w:val="24"/>
                <w:szCs w:val="24"/>
              </w:rPr>
              <w:softHyphen/>
              <w:t>ниципальных общеобра</w:t>
            </w:r>
            <w:r w:rsidRPr="00077914">
              <w:rPr>
                <w:sz w:val="24"/>
                <w:szCs w:val="24"/>
              </w:rPr>
              <w:softHyphen/>
              <w:t>зовательных учреждений</w:t>
            </w:r>
          </w:p>
        </w:tc>
        <w:tc>
          <w:tcPr>
            <w:tcW w:w="1842" w:type="dxa"/>
          </w:tcPr>
          <w:p w:rsidR="0060640C" w:rsidRPr="00077914" w:rsidRDefault="0060640C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60640C" w:rsidRPr="00077914" w:rsidRDefault="0060640C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2" w:type="dxa"/>
          </w:tcPr>
          <w:p w:rsidR="0060640C" w:rsidRPr="00077914" w:rsidRDefault="0060640C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06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2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265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379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114F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D97DBB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640C" w:rsidRPr="00077914" w:rsidTr="00823092">
        <w:trPr>
          <w:trHeight w:val="347"/>
          <w:jc w:val="center"/>
        </w:trPr>
        <w:tc>
          <w:tcPr>
            <w:tcW w:w="1135" w:type="dxa"/>
            <w:vMerge w:val="restart"/>
            <w:vAlign w:val="center"/>
          </w:tcPr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2.2</w:t>
            </w:r>
          </w:p>
        </w:tc>
        <w:tc>
          <w:tcPr>
            <w:tcW w:w="1943" w:type="dxa"/>
            <w:vMerge w:val="restart"/>
            <w:vAlign w:val="center"/>
          </w:tcPr>
          <w:p w:rsidR="0060640C" w:rsidRPr="00077914" w:rsidRDefault="0060640C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Информационное противодействие терроризму и экстремизму в городе Батайске</w:t>
            </w:r>
          </w:p>
        </w:tc>
        <w:tc>
          <w:tcPr>
            <w:tcW w:w="1842" w:type="dxa"/>
          </w:tcPr>
          <w:p w:rsidR="0060640C" w:rsidRPr="00077914" w:rsidRDefault="0060640C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60640C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2" w:type="dxa"/>
          </w:tcPr>
          <w:p w:rsidR="0060640C" w:rsidRPr="00077914" w:rsidRDefault="00C3481A" w:rsidP="00C348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114F23" w:rsidRPr="00077914" w:rsidTr="00823092">
        <w:trPr>
          <w:trHeight w:val="410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E971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6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07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114F23" w:rsidRPr="00077914" w:rsidTr="00823092">
        <w:trPr>
          <w:trHeight w:val="640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353"/>
          <w:jc w:val="center"/>
        </w:trPr>
        <w:tc>
          <w:tcPr>
            <w:tcW w:w="1135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2.2.3</w:t>
            </w:r>
          </w:p>
        </w:tc>
        <w:tc>
          <w:tcPr>
            <w:tcW w:w="1943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77914">
              <w:rPr>
                <w:bCs/>
                <w:sz w:val="24"/>
                <w:szCs w:val="24"/>
              </w:rPr>
              <w:t>Организация подготовки и распространение в местах массового пребывания</w:t>
            </w:r>
          </w:p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bCs/>
                <w:sz w:val="24"/>
                <w:szCs w:val="24"/>
              </w:rPr>
              <w:t xml:space="preserve">граждан информационных материалов о действиях в случае возникновения террористических угроз  и </w:t>
            </w:r>
            <w:r w:rsidRPr="00077914">
              <w:rPr>
                <w:bCs/>
                <w:sz w:val="24"/>
                <w:szCs w:val="24"/>
              </w:rPr>
              <w:lastRenderedPageBreak/>
              <w:t>экстремистских проявлений</w:t>
            </w:r>
          </w:p>
        </w:tc>
        <w:tc>
          <w:tcPr>
            <w:tcW w:w="1842" w:type="dxa"/>
          </w:tcPr>
          <w:p w:rsidR="00C3481A" w:rsidRPr="00077914" w:rsidRDefault="00C3481A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114F23" w:rsidRPr="00077914" w:rsidTr="00823092">
        <w:trPr>
          <w:trHeight w:val="400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9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2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2" w:type="dxa"/>
          </w:tcPr>
          <w:p w:rsidR="00114F23" w:rsidRPr="00077914" w:rsidRDefault="00C3481A" w:rsidP="00C348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114F23" w:rsidRPr="00077914" w:rsidTr="00823092">
        <w:trPr>
          <w:trHeight w:val="417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343"/>
          <w:jc w:val="center"/>
        </w:trPr>
        <w:tc>
          <w:tcPr>
            <w:tcW w:w="1135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lastRenderedPageBreak/>
              <w:t>2.2.4</w:t>
            </w:r>
          </w:p>
        </w:tc>
        <w:tc>
          <w:tcPr>
            <w:tcW w:w="1943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77914">
              <w:rPr>
                <w:bCs/>
                <w:sz w:val="24"/>
                <w:szCs w:val="24"/>
              </w:rPr>
              <w:t>Организация проведения</w:t>
            </w:r>
          </w:p>
          <w:p w:rsidR="00C3481A" w:rsidRPr="00077914" w:rsidRDefault="00C3481A" w:rsidP="00C3481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77914">
              <w:rPr>
                <w:bCs/>
                <w:sz w:val="24"/>
                <w:szCs w:val="24"/>
              </w:rPr>
              <w:t>профилактических мероприятий в молодежной среде по вопросам антитеррористической и</w:t>
            </w:r>
          </w:p>
          <w:p w:rsidR="00C3481A" w:rsidRPr="00077914" w:rsidRDefault="00C3481A" w:rsidP="00C3481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77914">
              <w:rPr>
                <w:bCs/>
                <w:sz w:val="24"/>
                <w:szCs w:val="24"/>
              </w:rPr>
              <w:t>экстремисткой направленности</w:t>
            </w:r>
          </w:p>
        </w:tc>
        <w:tc>
          <w:tcPr>
            <w:tcW w:w="1842" w:type="dxa"/>
          </w:tcPr>
          <w:p w:rsidR="00C3481A" w:rsidRPr="00077914" w:rsidRDefault="00C3481A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114F23" w:rsidRPr="00077914" w:rsidTr="00823092">
        <w:trPr>
          <w:trHeight w:val="406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E27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2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7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114F23" w:rsidRPr="00077914" w:rsidTr="00823092">
        <w:trPr>
          <w:trHeight w:val="453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421"/>
          <w:jc w:val="center"/>
        </w:trPr>
        <w:tc>
          <w:tcPr>
            <w:tcW w:w="1135" w:type="dxa"/>
            <w:vMerge w:val="restart"/>
          </w:tcPr>
          <w:p w:rsidR="00C3481A" w:rsidRPr="00077914" w:rsidRDefault="00C3481A" w:rsidP="00C348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943" w:type="dxa"/>
            <w:vMerge w:val="restart"/>
          </w:tcPr>
          <w:p w:rsidR="00C3481A" w:rsidRPr="00077914" w:rsidRDefault="00C3481A" w:rsidP="00C3481A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842" w:type="dxa"/>
          </w:tcPr>
          <w:p w:rsidR="00C3481A" w:rsidRPr="00077914" w:rsidRDefault="00C3481A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2" w:type="dxa"/>
          </w:tcPr>
          <w:p w:rsidR="00C3481A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114F23" w:rsidRPr="00077914" w:rsidTr="00823092">
        <w:trPr>
          <w:trHeight w:val="271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8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281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2" w:type="dxa"/>
          </w:tcPr>
          <w:p w:rsidR="00114F23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114F23" w:rsidRPr="00077914" w:rsidTr="00823092">
        <w:trPr>
          <w:trHeight w:val="342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323"/>
          <w:jc w:val="center"/>
        </w:trPr>
        <w:tc>
          <w:tcPr>
            <w:tcW w:w="1135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</w:rPr>
              <w:t>3.2</w:t>
            </w:r>
          </w:p>
        </w:tc>
        <w:tc>
          <w:tcPr>
            <w:tcW w:w="1943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77914">
              <w:rPr>
                <w:sz w:val="24"/>
                <w:szCs w:val="24"/>
              </w:rPr>
              <w:t>Меры по общей про</w:t>
            </w:r>
            <w:r w:rsidRPr="00077914">
              <w:rPr>
                <w:sz w:val="24"/>
                <w:szCs w:val="24"/>
              </w:rPr>
              <w:softHyphen/>
              <w:t>филактике наркомании, формированию антинаркотического мировоззрения</w:t>
            </w:r>
          </w:p>
        </w:tc>
        <w:tc>
          <w:tcPr>
            <w:tcW w:w="1842" w:type="dxa"/>
          </w:tcPr>
          <w:p w:rsidR="00C3481A" w:rsidRPr="00077914" w:rsidRDefault="00C3481A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2" w:type="dxa"/>
          </w:tcPr>
          <w:p w:rsidR="00C3481A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114F23" w:rsidRPr="00077914" w:rsidTr="00823092">
        <w:trPr>
          <w:trHeight w:val="414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05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25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2" w:type="dxa"/>
          </w:tcPr>
          <w:p w:rsidR="00114F23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114F23" w:rsidRPr="00077914" w:rsidTr="00823092">
        <w:trPr>
          <w:trHeight w:val="360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327"/>
          <w:jc w:val="center"/>
        </w:trPr>
        <w:tc>
          <w:tcPr>
            <w:tcW w:w="1135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3.2.1</w:t>
            </w:r>
          </w:p>
        </w:tc>
        <w:tc>
          <w:tcPr>
            <w:tcW w:w="1943" w:type="dxa"/>
            <w:vMerge w:val="restart"/>
            <w:vAlign w:val="center"/>
          </w:tcPr>
          <w:p w:rsidR="00C3481A" w:rsidRPr="00077914" w:rsidRDefault="00C3481A" w:rsidP="00C3481A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Проведение городской спартакиады среди детско-подростковых и физкультурно-спортивных клубов по месту жительства граждан.</w:t>
            </w:r>
          </w:p>
          <w:p w:rsidR="00C3481A" w:rsidRPr="00077914" w:rsidRDefault="00C3481A" w:rsidP="00C348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114F23" w:rsidRPr="00077914" w:rsidTr="00823092">
        <w:trPr>
          <w:trHeight w:val="417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F950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23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F23" w:rsidRPr="00077914" w:rsidTr="00823092">
        <w:trPr>
          <w:trHeight w:val="415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114F23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14F23" w:rsidRPr="00077914" w:rsidRDefault="00114F23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4F23" w:rsidRPr="00077914" w:rsidRDefault="00114F23" w:rsidP="00AF5C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114F23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327"/>
          <w:jc w:val="center"/>
        </w:trPr>
        <w:tc>
          <w:tcPr>
            <w:tcW w:w="1135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3.2.4</w:t>
            </w:r>
          </w:p>
        </w:tc>
        <w:tc>
          <w:tcPr>
            <w:tcW w:w="1943" w:type="dxa"/>
            <w:vMerge w:val="restart"/>
            <w:vAlign w:val="center"/>
          </w:tcPr>
          <w:p w:rsidR="00C3481A" w:rsidRPr="00077914" w:rsidRDefault="00C3481A" w:rsidP="00C3481A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Проведение молодежной акции «Ростовская область-территория здоровья</w:t>
            </w: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C348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C3481A" w:rsidRPr="00077914" w:rsidRDefault="00933F2E" w:rsidP="00C348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2" w:type="dxa"/>
          </w:tcPr>
          <w:p w:rsidR="00C3481A" w:rsidRPr="00077914" w:rsidRDefault="00515CE8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 w:val="restart"/>
            <w:vAlign w:val="center"/>
          </w:tcPr>
          <w:p w:rsidR="00C3481A" w:rsidRPr="00077914" w:rsidRDefault="00C3481A" w:rsidP="00C3481A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3.2.5</w:t>
            </w:r>
          </w:p>
        </w:tc>
        <w:tc>
          <w:tcPr>
            <w:tcW w:w="1943" w:type="dxa"/>
            <w:vMerge w:val="restart"/>
            <w:vAlign w:val="center"/>
          </w:tcPr>
          <w:p w:rsidR="00C3481A" w:rsidRPr="00077914" w:rsidRDefault="00C3481A" w:rsidP="00C3481A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 xml:space="preserve">Проведение </w:t>
            </w:r>
            <w:r w:rsidRPr="00077914">
              <w:rPr>
                <w:sz w:val="24"/>
                <w:szCs w:val="24"/>
              </w:rPr>
              <w:lastRenderedPageBreak/>
              <w:t>городской акции «Спорт против наркотиков»</w:t>
            </w: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2" w:type="dxa"/>
          </w:tcPr>
          <w:p w:rsidR="00C3481A" w:rsidRPr="00077914" w:rsidRDefault="00C3481A" w:rsidP="000779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="00077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2" w:type="dxa"/>
          </w:tcPr>
          <w:p w:rsidR="00C3481A" w:rsidRPr="00077914" w:rsidRDefault="00C3481A" w:rsidP="000779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="00077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C3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C3481A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3464" w:rsidRPr="00077914" w:rsidTr="00823092">
        <w:trPr>
          <w:trHeight w:val="411"/>
          <w:jc w:val="center"/>
        </w:trPr>
        <w:tc>
          <w:tcPr>
            <w:tcW w:w="1135" w:type="dxa"/>
            <w:vMerge w:val="restart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1943" w:type="dxa"/>
            <w:vMerge w:val="restart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«Развитие и поддержка казачества»</w:t>
            </w:r>
          </w:p>
        </w:tc>
        <w:tc>
          <w:tcPr>
            <w:tcW w:w="1842" w:type="dxa"/>
          </w:tcPr>
          <w:p w:rsidR="00AD3464" w:rsidRPr="00077914" w:rsidRDefault="00AD3464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AD3464" w:rsidRPr="00077914" w:rsidRDefault="00933F2E" w:rsidP="00AD34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6586,2</w:t>
            </w:r>
          </w:p>
        </w:tc>
        <w:tc>
          <w:tcPr>
            <w:tcW w:w="1702" w:type="dxa"/>
          </w:tcPr>
          <w:p w:rsidR="00AD3464" w:rsidRPr="00077914" w:rsidRDefault="00791FC7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5799,3</w:t>
            </w:r>
          </w:p>
        </w:tc>
      </w:tr>
      <w:tr w:rsidR="00AD3464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D3464" w:rsidRPr="00077914" w:rsidRDefault="00AD3464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3464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D3464" w:rsidRPr="00077914" w:rsidRDefault="00AD3464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AD3464" w:rsidRPr="00077914" w:rsidRDefault="00AD3464" w:rsidP="00AD3464">
            <w:pPr>
              <w:jc w:val="center"/>
              <w:rPr>
                <w:spacing w:val="-10"/>
                <w:sz w:val="24"/>
                <w:szCs w:val="24"/>
              </w:rPr>
            </w:pPr>
            <w:r w:rsidRPr="00077914">
              <w:rPr>
                <w:spacing w:val="-10"/>
                <w:sz w:val="24"/>
                <w:szCs w:val="24"/>
              </w:rPr>
              <w:t>4806,7</w:t>
            </w:r>
          </w:p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AD3464" w:rsidRPr="00077914" w:rsidRDefault="00515CE8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4359,6</w:t>
            </w:r>
          </w:p>
        </w:tc>
      </w:tr>
      <w:tr w:rsidR="00AD3464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D3464" w:rsidRPr="00077914" w:rsidRDefault="00AD3464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17</w:t>
            </w:r>
            <w:r w:rsidR="00933F2E" w:rsidRPr="000779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  <w:r w:rsidRPr="000779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9,5</w:t>
            </w:r>
          </w:p>
        </w:tc>
        <w:tc>
          <w:tcPr>
            <w:tcW w:w="1702" w:type="dxa"/>
          </w:tcPr>
          <w:p w:rsidR="00AD3464" w:rsidRPr="00077914" w:rsidRDefault="00515CE8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1439,7</w:t>
            </w:r>
          </w:p>
        </w:tc>
      </w:tr>
      <w:tr w:rsidR="00AD3464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D3464" w:rsidRPr="00077914" w:rsidRDefault="00AD3464" w:rsidP="00791FC7">
            <w:pPr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AD3464" w:rsidRPr="00077914" w:rsidRDefault="00AD3464" w:rsidP="00791F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1B0" w:rsidRPr="00077914" w:rsidTr="00823092">
        <w:trPr>
          <w:trHeight w:val="411"/>
          <w:jc w:val="center"/>
        </w:trPr>
        <w:tc>
          <w:tcPr>
            <w:tcW w:w="1135" w:type="dxa"/>
            <w:vMerge w:val="restart"/>
            <w:vAlign w:val="center"/>
          </w:tcPr>
          <w:p w:rsidR="00E751B0" w:rsidRPr="00077914" w:rsidRDefault="00E751B0" w:rsidP="00515CE8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4.1</w:t>
            </w:r>
          </w:p>
        </w:tc>
        <w:tc>
          <w:tcPr>
            <w:tcW w:w="1943" w:type="dxa"/>
            <w:vMerge w:val="restart"/>
            <w:vAlign w:val="center"/>
          </w:tcPr>
          <w:p w:rsidR="00E751B0" w:rsidRPr="00077914" w:rsidRDefault="00E751B0" w:rsidP="00515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Организация деятельности муниципальной казачьей дружины, направленной на охрану общественного порядка</w:t>
            </w:r>
          </w:p>
        </w:tc>
        <w:tc>
          <w:tcPr>
            <w:tcW w:w="1842" w:type="dxa"/>
          </w:tcPr>
          <w:p w:rsidR="00E751B0" w:rsidRPr="00077914" w:rsidRDefault="00E751B0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E751B0" w:rsidRPr="00077914" w:rsidRDefault="00933F2E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6576,2</w:t>
            </w:r>
          </w:p>
        </w:tc>
        <w:tc>
          <w:tcPr>
            <w:tcW w:w="1702" w:type="dxa"/>
          </w:tcPr>
          <w:p w:rsidR="00E751B0" w:rsidRPr="00077914" w:rsidRDefault="00791FC7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5799,3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</w:tcPr>
          <w:p w:rsidR="00C3481A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5CE8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4806,7</w:t>
            </w:r>
          </w:p>
        </w:tc>
        <w:tc>
          <w:tcPr>
            <w:tcW w:w="1702" w:type="dxa"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4359,6</w:t>
            </w:r>
          </w:p>
        </w:tc>
      </w:tr>
      <w:tr w:rsidR="00515CE8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1769,5</w:t>
            </w:r>
          </w:p>
        </w:tc>
        <w:tc>
          <w:tcPr>
            <w:tcW w:w="1702" w:type="dxa"/>
          </w:tcPr>
          <w:p w:rsidR="00515CE8" w:rsidRPr="00077914" w:rsidRDefault="00515CE8" w:rsidP="00515C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1439,7</w:t>
            </w:r>
          </w:p>
        </w:tc>
      </w:tr>
      <w:tr w:rsidR="00C3481A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C3481A" w:rsidRPr="00077914" w:rsidRDefault="00C3481A" w:rsidP="00515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C3481A" w:rsidRPr="00077914" w:rsidRDefault="00C3481A" w:rsidP="00515C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3481A" w:rsidRPr="00077914" w:rsidRDefault="00C3481A" w:rsidP="00515CE8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C3481A" w:rsidRPr="00077914" w:rsidRDefault="00515CE8" w:rsidP="00515CE8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3481A" w:rsidRPr="00077914" w:rsidRDefault="00515CE8" w:rsidP="00515CE8">
            <w:pPr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-</w:t>
            </w:r>
          </w:p>
        </w:tc>
      </w:tr>
      <w:tr w:rsidR="00E751B0" w:rsidRPr="00077914" w:rsidTr="00823092">
        <w:trPr>
          <w:trHeight w:val="411"/>
          <w:jc w:val="center"/>
        </w:trPr>
        <w:tc>
          <w:tcPr>
            <w:tcW w:w="1135" w:type="dxa"/>
            <w:vMerge w:val="restart"/>
            <w:vAlign w:val="center"/>
          </w:tcPr>
          <w:p w:rsidR="00E751B0" w:rsidRPr="00077914" w:rsidRDefault="00E751B0" w:rsidP="00791FC7">
            <w:pPr>
              <w:widowControl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4.2</w:t>
            </w:r>
          </w:p>
        </w:tc>
        <w:tc>
          <w:tcPr>
            <w:tcW w:w="1943" w:type="dxa"/>
            <w:vMerge w:val="restart"/>
            <w:vAlign w:val="center"/>
          </w:tcPr>
          <w:p w:rsidR="00E751B0" w:rsidRPr="00077914" w:rsidRDefault="00E751B0" w:rsidP="00791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Проведение мероприятий, посвященных знаменательным датам войскового казачьего общества «Всевеликое войско Донское», историческим казачьим праздникам, развитие военно-патриотического и гражданского воспитания молодежи</w:t>
            </w:r>
          </w:p>
        </w:tc>
        <w:tc>
          <w:tcPr>
            <w:tcW w:w="1842" w:type="dxa"/>
          </w:tcPr>
          <w:p w:rsidR="00E751B0" w:rsidRPr="00077914" w:rsidRDefault="00E751B0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2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1B0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51B0" w:rsidRPr="00077914" w:rsidRDefault="00E751B0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1B0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51B0" w:rsidRPr="00077914" w:rsidRDefault="00E751B0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1B0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51B0" w:rsidRPr="00077914" w:rsidRDefault="00E751B0" w:rsidP="00791F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2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1B0" w:rsidRPr="00077914" w:rsidTr="00823092">
        <w:trPr>
          <w:trHeight w:val="411"/>
          <w:jc w:val="center"/>
        </w:trPr>
        <w:tc>
          <w:tcPr>
            <w:tcW w:w="1135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51B0" w:rsidRPr="00077914" w:rsidRDefault="00E751B0" w:rsidP="00791FC7">
            <w:pPr>
              <w:rPr>
                <w:sz w:val="24"/>
                <w:szCs w:val="24"/>
              </w:rPr>
            </w:pPr>
            <w:r w:rsidRPr="0007791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E751B0" w:rsidRPr="00077914" w:rsidRDefault="00E751B0" w:rsidP="00114F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17B21" w:rsidRPr="00330D3E" w:rsidRDefault="00117B21">
      <w:pPr>
        <w:rPr>
          <w:sz w:val="2"/>
          <w:szCs w:val="2"/>
        </w:rPr>
      </w:pPr>
    </w:p>
    <w:p w:rsidR="00E2609D" w:rsidRDefault="00E2609D" w:rsidP="00515CE8">
      <w:pPr>
        <w:widowControl w:val="0"/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</w:p>
    <w:p w:rsidR="00906FB8" w:rsidRDefault="00906FB8" w:rsidP="00515CE8">
      <w:pPr>
        <w:widowControl w:val="0"/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</w:p>
    <w:p w:rsidR="00906FB8" w:rsidRDefault="00906FB8" w:rsidP="00515CE8">
      <w:pPr>
        <w:widowControl w:val="0"/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</w:p>
    <w:p w:rsidR="00823092" w:rsidRPr="00823092" w:rsidRDefault="00823092" w:rsidP="00823092">
      <w:pPr>
        <w:widowControl w:val="0"/>
        <w:tabs>
          <w:tab w:val="left" w:pos="660"/>
        </w:tabs>
        <w:autoSpaceDE w:val="0"/>
        <w:autoSpaceDN w:val="0"/>
        <w:adjustRightInd w:val="0"/>
        <w:outlineLvl w:val="2"/>
        <w:rPr>
          <w:sz w:val="24"/>
          <w:szCs w:val="24"/>
        </w:rPr>
      </w:pPr>
      <w:r w:rsidRPr="00823092">
        <w:rPr>
          <w:sz w:val="24"/>
          <w:szCs w:val="24"/>
        </w:rPr>
        <w:t xml:space="preserve">Начальник общего отдела </w:t>
      </w:r>
    </w:p>
    <w:p w:rsidR="00906FB8" w:rsidRDefault="00823092" w:rsidP="00823092">
      <w:pPr>
        <w:widowControl w:val="0"/>
        <w:tabs>
          <w:tab w:val="left" w:pos="660"/>
        </w:tabs>
        <w:autoSpaceDE w:val="0"/>
        <w:autoSpaceDN w:val="0"/>
        <w:adjustRightInd w:val="0"/>
        <w:outlineLvl w:val="2"/>
        <w:rPr>
          <w:sz w:val="20"/>
          <w:szCs w:val="20"/>
        </w:rPr>
        <w:sectPr w:rsidR="00906FB8" w:rsidSect="00791FC7">
          <w:pgSz w:w="11907" w:h="16840" w:code="9"/>
          <w:pgMar w:top="851" w:right="567" w:bottom="851" w:left="1418" w:header="567" w:footer="567" w:gutter="0"/>
          <w:cols w:space="720"/>
          <w:docGrid w:linePitch="381"/>
        </w:sectPr>
      </w:pPr>
      <w:r w:rsidRPr="00823092">
        <w:rPr>
          <w:sz w:val="24"/>
          <w:szCs w:val="24"/>
        </w:rPr>
        <w:t>Администрации города Батайска</w:t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  <w:t>В.С. Мирошникова</w:t>
      </w:r>
    </w:p>
    <w:p w:rsidR="00906FB8" w:rsidRDefault="00906FB8" w:rsidP="00906FB8">
      <w:pPr>
        <w:pStyle w:val="ConsPlusNonformat"/>
        <w:spacing w:line="22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Информация о возникновении экономии бюджетных ассигнований на реализацию основного мероприятия 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муниципальной программы, в том числе и в результате проведенных конкурсных процедур, при условии его исполнения 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в полном объеме в </w:t>
      </w:r>
      <w:r w:rsidRPr="00330D3E">
        <w:rPr>
          <w:bCs/>
          <w:iCs/>
          <w:sz w:val="24"/>
          <w:szCs w:val="24"/>
        </w:rPr>
        <w:t xml:space="preserve">отчетном </w:t>
      </w:r>
      <w:r w:rsidRPr="00330D3E">
        <w:rPr>
          <w:bCs/>
          <w:sz w:val="24"/>
          <w:szCs w:val="24"/>
        </w:rPr>
        <w:t>году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sz w:val="24"/>
          <w:szCs w:val="24"/>
        </w:rPr>
        <w:t>Муниципальная программа города Батайска «</w:t>
      </w:r>
      <w:r w:rsidRPr="001F127B">
        <w:rPr>
          <w:sz w:val="24"/>
          <w:szCs w:val="24"/>
        </w:rPr>
        <w:t>Обеспечение общественного порядка и противодействие преступности</w:t>
      </w:r>
      <w:r>
        <w:rPr>
          <w:sz w:val="24"/>
          <w:szCs w:val="24"/>
        </w:rPr>
        <w:t>»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3100"/>
        <w:gridCol w:w="2620"/>
        <w:gridCol w:w="2200"/>
        <w:gridCol w:w="2144"/>
      </w:tblGrid>
      <w:tr w:rsidR="00906FB8" w:rsidRPr="00463787" w:rsidTr="00906FB8">
        <w:trPr>
          <w:trHeight w:val="645"/>
        </w:trPr>
        <w:tc>
          <w:tcPr>
            <w:tcW w:w="5245" w:type="dxa"/>
            <w:vMerge w:val="restart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3100" w:type="dxa"/>
            <w:vMerge w:val="restart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620" w:type="dxa"/>
            <w:vMerge w:val="restart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Фактически сложившийся результат</w:t>
            </w:r>
            <w:r>
              <w:rPr>
                <w:bCs/>
                <w:sz w:val="24"/>
                <w:szCs w:val="24"/>
              </w:rPr>
              <w:t xml:space="preserve"> (кассовые расходы)</w:t>
            </w:r>
          </w:p>
        </w:tc>
        <w:tc>
          <w:tcPr>
            <w:tcW w:w="4344" w:type="dxa"/>
            <w:gridSpan w:val="2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Сумма экономии (тыс. рублей)</w:t>
            </w:r>
          </w:p>
        </w:tc>
      </w:tr>
      <w:tr w:rsidR="00906FB8" w:rsidRPr="00463787" w:rsidTr="00906FB8">
        <w:trPr>
          <w:trHeight w:val="684"/>
        </w:trPr>
        <w:tc>
          <w:tcPr>
            <w:tcW w:w="5245" w:type="dxa"/>
            <w:vMerge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00" w:type="dxa"/>
            <w:vMerge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20" w:type="dxa"/>
            <w:vMerge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44" w:type="dxa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 том числе в результате проведенных конкурсных процедур</w:t>
            </w:r>
          </w:p>
        </w:tc>
      </w:tr>
      <w:tr w:rsidR="007C5EBA" w:rsidRPr="00463787" w:rsidTr="009F5445">
        <w:trPr>
          <w:trHeight w:val="315"/>
        </w:trPr>
        <w:tc>
          <w:tcPr>
            <w:tcW w:w="15309" w:type="dxa"/>
            <w:gridSpan w:val="5"/>
            <w:vAlign w:val="center"/>
          </w:tcPr>
          <w:p w:rsidR="007C5EBA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«профилактика антитеррористической и экстремистской деятельности»</w:t>
            </w:r>
          </w:p>
        </w:tc>
      </w:tr>
      <w:tr w:rsidR="00906FB8" w:rsidRPr="00463787" w:rsidTr="00906FB8">
        <w:trPr>
          <w:trHeight w:val="315"/>
        </w:trPr>
        <w:tc>
          <w:tcPr>
            <w:tcW w:w="5245" w:type="dxa"/>
            <w:vAlign w:val="center"/>
          </w:tcPr>
          <w:p w:rsidR="007C5EBA" w:rsidRPr="001F127B" w:rsidRDefault="007C5EBA" w:rsidP="007C5EB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F127B">
              <w:rPr>
                <w:bCs/>
                <w:sz w:val="24"/>
                <w:szCs w:val="24"/>
              </w:rPr>
              <w:t>Организация подготовки и распространение в местах массового пребывания</w:t>
            </w:r>
          </w:p>
          <w:p w:rsidR="00906FB8" w:rsidRPr="00463787" w:rsidRDefault="007C5EBA" w:rsidP="007C5EBA">
            <w:pPr>
              <w:jc w:val="center"/>
              <w:rPr>
                <w:sz w:val="24"/>
                <w:szCs w:val="24"/>
              </w:rPr>
            </w:pPr>
            <w:r w:rsidRPr="001F127B">
              <w:rPr>
                <w:bCs/>
                <w:sz w:val="24"/>
                <w:szCs w:val="24"/>
              </w:rPr>
              <w:t>граждан информационных материалов о действиях в случае возникновения террористических угроз  и экстремистских проявлений</w:t>
            </w:r>
          </w:p>
        </w:tc>
        <w:tc>
          <w:tcPr>
            <w:tcW w:w="3100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620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  <w:tc>
          <w:tcPr>
            <w:tcW w:w="2200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2144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906FB8" w:rsidRPr="00463787" w:rsidTr="00906FB8">
        <w:trPr>
          <w:trHeight w:val="315"/>
        </w:trPr>
        <w:tc>
          <w:tcPr>
            <w:tcW w:w="5245" w:type="dxa"/>
            <w:vAlign w:val="center"/>
          </w:tcPr>
          <w:p w:rsidR="007C5EBA" w:rsidRPr="001F127B" w:rsidRDefault="007C5EBA" w:rsidP="007C5EB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F127B">
              <w:rPr>
                <w:bCs/>
                <w:sz w:val="24"/>
                <w:szCs w:val="24"/>
              </w:rPr>
              <w:t>Организация проведения</w:t>
            </w:r>
          </w:p>
          <w:p w:rsidR="007C5EBA" w:rsidRPr="001F127B" w:rsidRDefault="007C5EBA" w:rsidP="007C5EB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F127B">
              <w:rPr>
                <w:bCs/>
                <w:sz w:val="24"/>
                <w:szCs w:val="24"/>
              </w:rPr>
              <w:t>профилактических мероприятий в молодежной среде по вопросам антитеррористической и</w:t>
            </w:r>
          </w:p>
          <w:p w:rsidR="00906FB8" w:rsidRPr="00463787" w:rsidRDefault="007C5EBA" w:rsidP="007C5EBA">
            <w:pPr>
              <w:jc w:val="center"/>
              <w:rPr>
                <w:sz w:val="24"/>
                <w:szCs w:val="24"/>
              </w:rPr>
            </w:pPr>
            <w:r w:rsidRPr="001F127B">
              <w:rPr>
                <w:bCs/>
                <w:sz w:val="24"/>
                <w:szCs w:val="24"/>
              </w:rPr>
              <w:t>экстремисткой направленности</w:t>
            </w:r>
          </w:p>
        </w:tc>
        <w:tc>
          <w:tcPr>
            <w:tcW w:w="3100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2620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2200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44" w:type="dxa"/>
            <w:vAlign w:val="center"/>
          </w:tcPr>
          <w:p w:rsidR="00906FB8" w:rsidRPr="00463787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7C5EBA" w:rsidRPr="00463787" w:rsidTr="009F5445">
        <w:trPr>
          <w:trHeight w:val="315"/>
        </w:trPr>
        <w:tc>
          <w:tcPr>
            <w:tcW w:w="15309" w:type="dxa"/>
            <w:gridSpan w:val="5"/>
            <w:vAlign w:val="center"/>
          </w:tcPr>
          <w:p w:rsidR="007C5EBA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</w:t>
            </w:r>
            <w:r w:rsidRPr="001F127B">
              <w:rPr>
                <w:sz w:val="24"/>
                <w:szCs w:val="24"/>
              </w:rPr>
              <w:t>Комплексные меры противодействия злоупотреблению наркотиками и их незаконному обороту</w:t>
            </w:r>
            <w:r>
              <w:rPr>
                <w:sz w:val="24"/>
                <w:szCs w:val="24"/>
              </w:rPr>
              <w:t>»</w:t>
            </w:r>
          </w:p>
        </w:tc>
      </w:tr>
      <w:tr w:rsidR="007C5EBA" w:rsidRPr="00463787" w:rsidTr="00906FB8">
        <w:trPr>
          <w:trHeight w:val="315"/>
        </w:trPr>
        <w:tc>
          <w:tcPr>
            <w:tcW w:w="5245" w:type="dxa"/>
            <w:vAlign w:val="center"/>
          </w:tcPr>
          <w:p w:rsidR="007C5EBA" w:rsidRPr="001F127B" w:rsidRDefault="007C5EBA" w:rsidP="007C5EB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по общей про</w:t>
            </w:r>
            <w:r w:rsidRPr="00791FC7">
              <w:rPr>
                <w:sz w:val="24"/>
                <w:szCs w:val="24"/>
              </w:rPr>
              <w:t>филактике наркомании, формированию антинаркотического мировоззрения</w:t>
            </w:r>
          </w:p>
        </w:tc>
        <w:tc>
          <w:tcPr>
            <w:tcW w:w="3100" w:type="dxa"/>
            <w:vAlign w:val="center"/>
          </w:tcPr>
          <w:p w:rsidR="007C5EBA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2620" w:type="dxa"/>
            <w:vAlign w:val="center"/>
          </w:tcPr>
          <w:p w:rsidR="007C5EBA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2200" w:type="dxa"/>
            <w:vAlign w:val="center"/>
          </w:tcPr>
          <w:p w:rsidR="007C5EBA" w:rsidRDefault="007C5EBA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2144" w:type="dxa"/>
            <w:vAlign w:val="center"/>
          </w:tcPr>
          <w:p w:rsidR="007C5EBA" w:rsidRDefault="007C5EBA" w:rsidP="00906FB8">
            <w:pPr>
              <w:jc w:val="center"/>
              <w:rPr>
                <w:sz w:val="24"/>
                <w:szCs w:val="24"/>
              </w:rPr>
            </w:pPr>
          </w:p>
        </w:tc>
      </w:tr>
      <w:tr w:rsidR="00906FB8" w:rsidRPr="00463787" w:rsidTr="00906FB8">
        <w:trPr>
          <w:trHeight w:val="315"/>
        </w:trPr>
        <w:tc>
          <w:tcPr>
            <w:tcW w:w="5245" w:type="dxa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3100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2620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112,2</w:t>
            </w:r>
          </w:p>
        </w:tc>
        <w:tc>
          <w:tcPr>
            <w:tcW w:w="2200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2144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</w:tr>
    </w:tbl>
    <w:p w:rsidR="00906FB8" w:rsidRPr="00330D3E" w:rsidRDefault="00906FB8" w:rsidP="00906FB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823092" w:rsidRPr="00823092" w:rsidRDefault="00823092" w:rsidP="00823092">
      <w:pPr>
        <w:ind w:firstLine="567"/>
        <w:rPr>
          <w:sz w:val="24"/>
          <w:szCs w:val="24"/>
        </w:rPr>
      </w:pPr>
      <w:r w:rsidRPr="00823092">
        <w:rPr>
          <w:sz w:val="24"/>
          <w:szCs w:val="24"/>
        </w:rPr>
        <w:t>Начальник общего отдела Администрации города Батайска</w:t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  <w:t>В.С. Мирошникова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906FB8" w:rsidRPr="00330D3E" w:rsidRDefault="00906FB8" w:rsidP="00906FB8">
      <w:pPr>
        <w:jc w:val="both"/>
        <w:rPr>
          <w:bCs/>
          <w:sz w:val="24"/>
          <w:szCs w:val="24"/>
        </w:rPr>
      </w:pP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Информация о перераспределении бюджетных ассигнований 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330D3E">
        <w:rPr>
          <w:bCs/>
          <w:sz w:val="24"/>
          <w:szCs w:val="24"/>
        </w:rPr>
        <w:t xml:space="preserve">между основными мероприятиями муниципальной программы в </w:t>
      </w:r>
      <w:r w:rsidRPr="00330D3E">
        <w:rPr>
          <w:bCs/>
          <w:iCs/>
          <w:sz w:val="24"/>
          <w:szCs w:val="24"/>
        </w:rPr>
        <w:t xml:space="preserve">отчетном </w:t>
      </w:r>
      <w:r w:rsidRPr="00330D3E">
        <w:rPr>
          <w:bCs/>
          <w:sz w:val="24"/>
          <w:szCs w:val="24"/>
        </w:rPr>
        <w:t>году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4"/>
          <w:szCs w:val="24"/>
        </w:rPr>
        <w:t>Муниципальная программа города Батайска «</w:t>
      </w:r>
      <w:r w:rsidRPr="001F127B">
        <w:rPr>
          <w:sz w:val="24"/>
          <w:szCs w:val="24"/>
        </w:rPr>
        <w:t>Обеспечение общественного порядка и противодействие преступности</w:t>
      </w:r>
      <w:r>
        <w:rPr>
          <w:sz w:val="24"/>
          <w:szCs w:val="24"/>
        </w:rPr>
        <w:t>»</w:t>
      </w:r>
    </w:p>
    <w:p w:rsidR="00906FB8" w:rsidRPr="00330D3E" w:rsidRDefault="00906FB8" w:rsidP="00906F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6FB8" w:rsidRPr="00064E61" w:rsidRDefault="00906FB8" w:rsidP="00906F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69"/>
        <w:gridCol w:w="2386"/>
        <w:gridCol w:w="3429"/>
        <w:gridCol w:w="3525"/>
      </w:tblGrid>
      <w:tr w:rsidR="00906FB8" w:rsidRPr="00463787" w:rsidTr="00906FB8">
        <w:trPr>
          <w:trHeight w:val="1050"/>
        </w:trPr>
        <w:tc>
          <w:tcPr>
            <w:tcW w:w="5969" w:type="dxa"/>
            <w:vMerge w:val="restart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815" w:type="dxa"/>
            <w:gridSpan w:val="2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525" w:type="dxa"/>
            <w:vMerge w:val="restart"/>
            <w:vAlign w:val="center"/>
          </w:tcPr>
          <w:p w:rsidR="00906FB8" w:rsidRPr="00463787" w:rsidRDefault="00906FB8" w:rsidP="00906FB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Примечание</w:t>
            </w:r>
          </w:p>
          <w:p w:rsidR="00906FB8" w:rsidRPr="00463787" w:rsidRDefault="00906FB8" w:rsidP="00906FB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(№ нормативного правового акта,</w:t>
            </w:r>
          </w:p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№ справки о перераспределении)</w:t>
            </w:r>
          </w:p>
        </w:tc>
      </w:tr>
      <w:tr w:rsidR="00906FB8" w:rsidRPr="00463787" w:rsidTr="00906FB8">
        <w:trPr>
          <w:trHeight w:val="883"/>
        </w:trPr>
        <w:tc>
          <w:tcPr>
            <w:tcW w:w="5969" w:type="dxa"/>
            <w:vMerge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906FB8" w:rsidRPr="00463787" w:rsidRDefault="00906FB8" w:rsidP="00906FB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сумма</w:t>
            </w:r>
          </w:p>
          <w:p w:rsidR="00906FB8" w:rsidRPr="00463787" w:rsidRDefault="00906FB8" w:rsidP="00906FB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(тыс. рублей)</w:t>
            </w:r>
          </w:p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(+), (-)</w:t>
            </w:r>
          </w:p>
        </w:tc>
        <w:tc>
          <w:tcPr>
            <w:tcW w:w="3429" w:type="dxa"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причины перераспределения</w:t>
            </w:r>
          </w:p>
        </w:tc>
        <w:tc>
          <w:tcPr>
            <w:tcW w:w="3525" w:type="dxa"/>
            <w:vMerge/>
            <w:vAlign w:val="center"/>
          </w:tcPr>
          <w:p w:rsidR="00906FB8" w:rsidRPr="00463787" w:rsidRDefault="00906FB8" w:rsidP="00906FB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57EDF" w:rsidRPr="00463787" w:rsidTr="009F5445">
        <w:trPr>
          <w:trHeight w:val="315"/>
        </w:trPr>
        <w:tc>
          <w:tcPr>
            <w:tcW w:w="15309" w:type="dxa"/>
            <w:gridSpan w:val="4"/>
            <w:vAlign w:val="center"/>
          </w:tcPr>
          <w:p w:rsidR="00B57EDF" w:rsidRDefault="00B57EDF" w:rsidP="009F54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</w:t>
            </w:r>
            <w:r w:rsidRPr="001F127B">
              <w:rPr>
                <w:sz w:val="24"/>
                <w:szCs w:val="24"/>
              </w:rPr>
              <w:t>Комплексные меры противодействия злоупотреблению наркотиками и их незаконному обороту</w:t>
            </w:r>
            <w:r>
              <w:rPr>
                <w:sz w:val="24"/>
                <w:szCs w:val="24"/>
              </w:rPr>
              <w:t>»</w:t>
            </w:r>
          </w:p>
        </w:tc>
      </w:tr>
      <w:tr w:rsidR="00906FB8" w:rsidRPr="00463787" w:rsidTr="00906FB8">
        <w:trPr>
          <w:trHeight w:val="315"/>
        </w:trPr>
        <w:tc>
          <w:tcPr>
            <w:tcW w:w="5969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по общей про</w:t>
            </w:r>
            <w:r w:rsidRPr="00791FC7">
              <w:rPr>
                <w:sz w:val="24"/>
                <w:szCs w:val="24"/>
              </w:rPr>
              <w:t>филактике наркомании, формированию антинаркотического мировоззрения</w:t>
            </w:r>
          </w:p>
        </w:tc>
        <w:tc>
          <w:tcPr>
            <w:tcW w:w="2386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+15,0</w:t>
            </w:r>
          </w:p>
        </w:tc>
        <w:tc>
          <w:tcPr>
            <w:tcW w:w="3429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изменением бюджетных ассигнований</w:t>
            </w:r>
          </w:p>
        </w:tc>
        <w:tc>
          <w:tcPr>
            <w:tcW w:w="3525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Справка-уведомление № 01/190 от 22.07.2015 года</w:t>
            </w:r>
          </w:p>
        </w:tc>
      </w:tr>
      <w:tr w:rsidR="00B57EDF" w:rsidRPr="00463787" w:rsidTr="009F5445">
        <w:trPr>
          <w:trHeight w:val="315"/>
        </w:trPr>
        <w:tc>
          <w:tcPr>
            <w:tcW w:w="15309" w:type="dxa"/>
            <w:gridSpan w:val="4"/>
            <w:vAlign w:val="center"/>
          </w:tcPr>
          <w:p w:rsidR="00B57EDF" w:rsidRPr="00463787" w:rsidRDefault="00B57EDF" w:rsidP="00B57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 «Развитие казачества»</w:t>
            </w:r>
          </w:p>
        </w:tc>
      </w:tr>
      <w:tr w:rsidR="00906FB8" w:rsidRPr="00463787" w:rsidTr="00906FB8">
        <w:trPr>
          <w:trHeight w:val="315"/>
        </w:trPr>
        <w:tc>
          <w:tcPr>
            <w:tcW w:w="5969" w:type="dxa"/>
            <w:vAlign w:val="center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 w:rsidRPr="00791FC7">
              <w:rPr>
                <w:sz w:val="24"/>
                <w:szCs w:val="24"/>
              </w:rPr>
              <w:t>Организация деятельности муниципальной казачьей дружины, направленной на охрану общественного порядка</w:t>
            </w:r>
          </w:p>
        </w:tc>
        <w:tc>
          <w:tcPr>
            <w:tcW w:w="2386" w:type="dxa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+3605,0</w:t>
            </w:r>
          </w:p>
        </w:tc>
        <w:tc>
          <w:tcPr>
            <w:tcW w:w="3429" w:type="dxa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изменением бюджетных ассигнований</w:t>
            </w:r>
          </w:p>
        </w:tc>
        <w:tc>
          <w:tcPr>
            <w:tcW w:w="3525" w:type="dxa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Департамента по казачеству № 65 от 25.06.2015 года, справка-уведомление № 01/123 от 26.05.2015 года</w:t>
            </w:r>
          </w:p>
        </w:tc>
      </w:tr>
      <w:tr w:rsidR="00906FB8" w:rsidRPr="00463787" w:rsidTr="00906FB8">
        <w:trPr>
          <w:trHeight w:val="315"/>
        </w:trPr>
        <w:tc>
          <w:tcPr>
            <w:tcW w:w="5969" w:type="dxa"/>
          </w:tcPr>
          <w:p w:rsidR="00906FB8" w:rsidRPr="00463787" w:rsidRDefault="00906FB8" w:rsidP="00906FB8">
            <w:pPr>
              <w:rPr>
                <w:bCs/>
                <w:sz w:val="24"/>
                <w:szCs w:val="24"/>
              </w:rPr>
            </w:pPr>
            <w:r w:rsidRPr="00463787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386" w:type="dxa"/>
          </w:tcPr>
          <w:p w:rsidR="00906FB8" w:rsidRPr="00463787" w:rsidRDefault="00B57EDF" w:rsidP="00906F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3620,0</w:t>
            </w:r>
          </w:p>
        </w:tc>
        <w:tc>
          <w:tcPr>
            <w:tcW w:w="3429" w:type="dxa"/>
          </w:tcPr>
          <w:p w:rsidR="00906FB8" w:rsidRPr="00463787" w:rsidRDefault="00906FB8" w:rsidP="00906F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</w:tcPr>
          <w:p w:rsidR="00906FB8" w:rsidRPr="00463787" w:rsidRDefault="00906FB8" w:rsidP="00906FB8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 </w:t>
            </w:r>
          </w:p>
        </w:tc>
      </w:tr>
    </w:tbl>
    <w:p w:rsidR="00823092" w:rsidRDefault="00823092" w:rsidP="00906F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23092" w:rsidRDefault="00823092" w:rsidP="00823092">
      <w:pPr>
        <w:rPr>
          <w:sz w:val="24"/>
          <w:szCs w:val="24"/>
        </w:rPr>
      </w:pPr>
    </w:p>
    <w:p w:rsidR="00823092" w:rsidRPr="00823092" w:rsidRDefault="00823092" w:rsidP="00823092">
      <w:pPr>
        <w:ind w:firstLine="567"/>
        <w:rPr>
          <w:sz w:val="24"/>
          <w:szCs w:val="24"/>
        </w:rPr>
      </w:pPr>
      <w:r w:rsidRPr="00823092">
        <w:rPr>
          <w:sz w:val="24"/>
          <w:szCs w:val="24"/>
        </w:rPr>
        <w:t>Начальник общего отдела Администрации города Батайска</w:t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</w:r>
      <w:r w:rsidRPr="00823092">
        <w:rPr>
          <w:sz w:val="24"/>
          <w:szCs w:val="24"/>
        </w:rPr>
        <w:tab/>
        <w:t>В.С. Мирошникова</w:t>
      </w:r>
    </w:p>
    <w:p w:rsidR="00906FB8" w:rsidRPr="00823092" w:rsidRDefault="00906FB8" w:rsidP="00823092">
      <w:pPr>
        <w:ind w:firstLine="720"/>
        <w:rPr>
          <w:sz w:val="24"/>
          <w:szCs w:val="24"/>
        </w:rPr>
      </w:pPr>
    </w:p>
    <w:sectPr w:rsidR="00906FB8" w:rsidRPr="00823092" w:rsidSect="00906FB8">
      <w:pgSz w:w="16840" w:h="11907" w:orient="landscape" w:code="9"/>
      <w:pgMar w:top="1418" w:right="851" w:bottom="567" w:left="85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3C2" w:rsidRDefault="00AE53C2">
      <w:r>
        <w:separator/>
      </w:r>
    </w:p>
  </w:endnote>
  <w:endnote w:type="continuationSeparator" w:id="0">
    <w:p w:rsidR="00AE53C2" w:rsidRDefault="00AE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445" w:rsidRDefault="009F5445" w:rsidP="00F051B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F5445" w:rsidRDefault="009F5445" w:rsidP="00F37DA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445" w:rsidRPr="00A537EF" w:rsidRDefault="009F5445" w:rsidP="00F37DA5">
    <w:pPr>
      <w:pStyle w:val="a8"/>
      <w:framePr w:wrap="around" w:vAnchor="text" w:hAnchor="margin" w:xAlign="right" w:y="1"/>
      <w:rPr>
        <w:rStyle w:val="aa"/>
        <w:sz w:val="24"/>
        <w:szCs w:val="24"/>
      </w:rPr>
    </w:pPr>
    <w:r w:rsidRPr="00A537EF">
      <w:rPr>
        <w:rStyle w:val="aa"/>
        <w:sz w:val="24"/>
        <w:szCs w:val="24"/>
      </w:rPr>
      <w:fldChar w:fldCharType="begin"/>
    </w:r>
    <w:r w:rsidRPr="00A537EF">
      <w:rPr>
        <w:rStyle w:val="aa"/>
        <w:sz w:val="24"/>
        <w:szCs w:val="24"/>
      </w:rPr>
      <w:instrText xml:space="preserve">PAGE  </w:instrText>
    </w:r>
    <w:r w:rsidRPr="00A537EF">
      <w:rPr>
        <w:rStyle w:val="aa"/>
        <w:sz w:val="24"/>
        <w:szCs w:val="24"/>
      </w:rPr>
      <w:fldChar w:fldCharType="separate"/>
    </w:r>
    <w:r w:rsidR="00823092">
      <w:rPr>
        <w:rStyle w:val="aa"/>
        <w:noProof/>
        <w:sz w:val="24"/>
        <w:szCs w:val="24"/>
      </w:rPr>
      <w:t>23</w:t>
    </w:r>
    <w:r w:rsidRPr="00A537EF">
      <w:rPr>
        <w:rStyle w:val="aa"/>
        <w:sz w:val="24"/>
        <w:szCs w:val="24"/>
      </w:rPr>
      <w:fldChar w:fldCharType="end"/>
    </w:r>
  </w:p>
  <w:p w:rsidR="009F5445" w:rsidRDefault="009F5445" w:rsidP="000C4B2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3C2" w:rsidRDefault="00AE53C2">
      <w:r>
        <w:separator/>
      </w:r>
    </w:p>
  </w:footnote>
  <w:footnote w:type="continuationSeparator" w:id="0">
    <w:p w:rsidR="00AE53C2" w:rsidRDefault="00AE5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27B3"/>
    <w:multiLevelType w:val="hybridMultilevel"/>
    <w:tmpl w:val="24BED6BA"/>
    <w:lvl w:ilvl="0" w:tplc="C2E6AC80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F7838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C29439C"/>
    <w:multiLevelType w:val="hybridMultilevel"/>
    <w:tmpl w:val="85BE30B2"/>
    <w:lvl w:ilvl="0" w:tplc="E070D5F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4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430"/>
    <w:rsid w:val="00002770"/>
    <w:rsid w:val="00010633"/>
    <w:rsid w:val="000133E7"/>
    <w:rsid w:val="00016D57"/>
    <w:rsid w:val="0003205B"/>
    <w:rsid w:val="000328BB"/>
    <w:rsid w:val="000347C0"/>
    <w:rsid w:val="00040DAD"/>
    <w:rsid w:val="00054AFC"/>
    <w:rsid w:val="00055C6C"/>
    <w:rsid w:val="000624ED"/>
    <w:rsid w:val="0007353B"/>
    <w:rsid w:val="00077914"/>
    <w:rsid w:val="00083BDB"/>
    <w:rsid w:val="000865AF"/>
    <w:rsid w:val="000A2383"/>
    <w:rsid w:val="000A3002"/>
    <w:rsid w:val="000B5304"/>
    <w:rsid w:val="000C0342"/>
    <w:rsid w:val="000C4B21"/>
    <w:rsid w:val="000E2163"/>
    <w:rsid w:val="000E5C42"/>
    <w:rsid w:val="000F7214"/>
    <w:rsid w:val="000F7C7C"/>
    <w:rsid w:val="00100012"/>
    <w:rsid w:val="0010513B"/>
    <w:rsid w:val="00105DD7"/>
    <w:rsid w:val="00111B31"/>
    <w:rsid w:val="00114F23"/>
    <w:rsid w:val="00117B21"/>
    <w:rsid w:val="0013655B"/>
    <w:rsid w:val="001403F5"/>
    <w:rsid w:val="00144CEE"/>
    <w:rsid w:val="00145EC5"/>
    <w:rsid w:val="00157060"/>
    <w:rsid w:val="00164F4A"/>
    <w:rsid w:val="00173696"/>
    <w:rsid w:val="0018043E"/>
    <w:rsid w:val="00187253"/>
    <w:rsid w:val="00193D90"/>
    <w:rsid w:val="001971BF"/>
    <w:rsid w:val="001976C1"/>
    <w:rsid w:val="001A6962"/>
    <w:rsid w:val="001B5446"/>
    <w:rsid w:val="001B59CD"/>
    <w:rsid w:val="001C2BB1"/>
    <w:rsid w:val="001D0C29"/>
    <w:rsid w:val="001E2765"/>
    <w:rsid w:val="001E4A07"/>
    <w:rsid w:val="001E526E"/>
    <w:rsid w:val="001E7C30"/>
    <w:rsid w:val="001F17A4"/>
    <w:rsid w:val="0020128B"/>
    <w:rsid w:val="00202DC4"/>
    <w:rsid w:val="0020484B"/>
    <w:rsid w:val="00214043"/>
    <w:rsid w:val="00216591"/>
    <w:rsid w:val="00226E00"/>
    <w:rsid w:val="00247C96"/>
    <w:rsid w:val="002551B4"/>
    <w:rsid w:val="00265F5C"/>
    <w:rsid w:val="00277890"/>
    <w:rsid w:val="00277A4B"/>
    <w:rsid w:val="00283629"/>
    <w:rsid w:val="00285430"/>
    <w:rsid w:val="00294BAE"/>
    <w:rsid w:val="00297358"/>
    <w:rsid w:val="00297BB3"/>
    <w:rsid w:val="002A18E0"/>
    <w:rsid w:val="002A4269"/>
    <w:rsid w:val="002A491B"/>
    <w:rsid w:val="002A7399"/>
    <w:rsid w:val="002A7D0E"/>
    <w:rsid w:val="002E04CE"/>
    <w:rsid w:val="002E1482"/>
    <w:rsid w:val="002E3D37"/>
    <w:rsid w:val="00305535"/>
    <w:rsid w:val="00324839"/>
    <w:rsid w:val="00326283"/>
    <w:rsid w:val="00330D3E"/>
    <w:rsid w:val="0033352B"/>
    <w:rsid w:val="00360734"/>
    <w:rsid w:val="00361A68"/>
    <w:rsid w:val="00362E3B"/>
    <w:rsid w:val="003654AA"/>
    <w:rsid w:val="00373A10"/>
    <w:rsid w:val="0038071E"/>
    <w:rsid w:val="0039188B"/>
    <w:rsid w:val="003A120B"/>
    <w:rsid w:val="003A3622"/>
    <w:rsid w:val="003B6DF3"/>
    <w:rsid w:val="003C362F"/>
    <w:rsid w:val="003D2BB7"/>
    <w:rsid w:val="003E257A"/>
    <w:rsid w:val="003F43E9"/>
    <w:rsid w:val="003F4B0B"/>
    <w:rsid w:val="003F6BFA"/>
    <w:rsid w:val="0040125C"/>
    <w:rsid w:val="00411D65"/>
    <w:rsid w:val="00413E6E"/>
    <w:rsid w:val="00422BF5"/>
    <w:rsid w:val="00422EE8"/>
    <w:rsid w:val="00426281"/>
    <w:rsid w:val="00427529"/>
    <w:rsid w:val="0044096A"/>
    <w:rsid w:val="00440D87"/>
    <w:rsid w:val="004424BE"/>
    <w:rsid w:val="00442519"/>
    <w:rsid w:val="004437E8"/>
    <w:rsid w:val="00447348"/>
    <w:rsid w:val="0045054E"/>
    <w:rsid w:val="0045210D"/>
    <w:rsid w:val="00453F4C"/>
    <w:rsid w:val="0045734D"/>
    <w:rsid w:val="004604B7"/>
    <w:rsid w:val="00463787"/>
    <w:rsid w:val="00480912"/>
    <w:rsid w:val="0048792B"/>
    <w:rsid w:val="004A3C1C"/>
    <w:rsid w:val="004A4D72"/>
    <w:rsid w:val="004A770E"/>
    <w:rsid w:val="004B1062"/>
    <w:rsid w:val="004B4DAC"/>
    <w:rsid w:val="004C5C59"/>
    <w:rsid w:val="004E249A"/>
    <w:rsid w:val="004F4E54"/>
    <w:rsid w:val="004F6D1D"/>
    <w:rsid w:val="00502A27"/>
    <w:rsid w:val="00515CE8"/>
    <w:rsid w:val="005244E7"/>
    <w:rsid w:val="00545A6F"/>
    <w:rsid w:val="005477F9"/>
    <w:rsid w:val="00571325"/>
    <w:rsid w:val="00571B93"/>
    <w:rsid w:val="00581FB1"/>
    <w:rsid w:val="00593DCD"/>
    <w:rsid w:val="005950FF"/>
    <w:rsid w:val="00596975"/>
    <w:rsid w:val="005A1A51"/>
    <w:rsid w:val="005B4D34"/>
    <w:rsid w:val="005D2103"/>
    <w:rsid w:val="005E1DB3"/>
    <w:rsid w:val="005E4B53"/>
    <w:rsid w:val="005F7EBC"/>
    <w:rsid w:val="0060640C"/>
    <w:rsid w:val="0062598C"/>
    <w:rsid w:val="0064036B"/>
    <w:rsid w:val="00643B7A"/>
    <w:rsid w:val="00650243"/>
    <w:rsid w:val="006576FA"/>
    <w:rsid w:val="0067543E"/>
    <w:rsid w:val="00684245"/>
    <w:rsid w:val="00693C07"/>
    <w:rsid w:val="0069648B"/>
    <w:rsid w:val="006A4A8A"/>
    <w:rsid w:val="006B3371"/>
    <w:rsid w:val="006B34D5"/>
    <w:rsid w:val="006C389C"/>
    <w:rsid w:val="006C4418"/>
    <w:rsid w:val="006C6106"/>
    <w:rsid w:val="006D0691"/>
    <w:rsid w:val="006D47C7"/>
    <w:rsid w:val="006F470C"/>
    <w:rsid w:val="007024E2"/>
    <w:rsid w:val="007037A5"/>
    <w:rsid w:val="00704666"/>
    <w:rsid w:val="00713E57"/>
    <w:rsid w:val="00721789"/>
    <w:rsid w:val="007316D7"/>
    <w:rsid w:val="00737DEB"/>
    <w:rsid w:val="007435AB"/>
    <w:rsid w:val="00754FE9"/>
    <w:rsid w:val="00762FCE"/>
    <w:rsid w:val="00772639"/>
    <w:rsid w:val="007805D4"/>
    <w:rsid w:val="00791FC7"/>
    <w:rsid w:val="007A0849"/>
    <w:rsid w:val="007A5DFF"/>
    <w:rsid w:val="007C2058"/>
    <w:rsid w:val="007C5EBA"/>
    <w:rsid w:val="007C771A"/>
    <w:rsid w:val="007D19E4"/>
    <w:rsid w:val="007D413B"/>
    <w:rsid w:val="007D45F3"/>
    <w:rsid w:val="007D7D09"/>
    <w:rsid w:val="007E262E"/>
    <w:rsid w:val="007F0255"/>
    <w:rsid w:val="007F29D6"/>
    <w:rsid w:val="007F5200"/>
    <w:rsid w:val="008070B3"/>
    <w:rsid w:val="00813757"/>
    <w:rsid w:val="00813F10"/>
    <w:rsid w:val="00820650"/>
    <w:rsid w:val="008225F6"/>
    <w:rsid w:val="00822702"/>
    <w:rsid w:val="00823092"/>
    <w:rsid w:val="0082623F"/>
    <w:rsid w:val="008349B5"/>
    <w:rsid w:val="00842054"/>
    <w:rsid w:val="008433AD"/>
    <w:rsid w:val="008464B8"/>
    <w:rsid w:val="00851EB2"/>
    <w:rsid w:val="00852A42"/>
    <w:rsid w:val="00862FE1"/>
    <w:rsid w:val="00872C33"/>
    <w:rsid w:val="00877DA4"/>
    <w:rsid w:val="00896D59"/>
    <w:rsid w:val="008A37A2"/>
    <w:rsid w:val="008B028E"/>
    <w:rsid w:val="008C1B83"/>
    <w:rsid w:val="008C325E"/>
    <w:rsid w:val="008C3A0E"/>
    <w:rsid w:val="008C6492"/>
    <w:rsid w:val="008C6E9F"/>
    <w:rsid w:val="008E3BD4"/>
    <w:rsid w:val="008E51DA"/>
    <w:rsid w:val="008F1A64"/>
    <w:rsid w:val="00906FB8"/>
    <w:rsid w:val="00915617"/>
    <w:rsid w:val="00917554"/>
    <w:rsid w:val="009313D4"/>
    <w:rsid w:val="00931F0D"/>
    <w:rsid w:val="009334C5"/>
    <w:rsid w:val="00933F2E"/>
    <w:rsid w:val="00955650"/>
    <w:rsid w:val="00956C44"/>
    <w:rsid w:val="00962963"/>
    <w:rsid w:val="00973D6F"/>
    <w:rsid w:val="0097578D"/>
    <w:rsid w:val="00975EEB"/>
    <w:rsid w:val="00984EE3"/>
    <w:rsid w:val="00987630"/>
    <w:rsid w:val="00991576"/>
    <w:rsid w:val="00995E39"/>
    <w:rsid w:val="009960E4"/>
    <w:rsid w:val="009A01BC"/>
    <w:rsid w:val="009A15D8"/>
    <w:rsid w:val="009A1D35"/>
    <w:rsid w:val="009B000D"/>
    <w:rsid w:val="009B53B6"/>
    <w:rsid w:val="009B7822"/>
    <w:rsid w:val="009B7C6A"/>
    <w:rsid w:val="009C20B1"/>
    <w:rsid w:val="009C3B6D"/>
    <w:rsid w:val="009D13DE"/>
    <w:rsid w:val="009D35EE"/>
    <w:rsid w:val="009E3B8C"/>
    <w:rsid w:val="009E63AD"/>
    <w:rsid w:val="009F5445"/>
    <w:rsid w:val="009F5B1E"/>
    <w:rsid w:val="009F634B"/>
    <w:rsid w:val="00A154E6"/>
    <w:rsid w:val="00A2560A"/>
    <w:rsid w:val="00A45117"/>
    <w:rsid w:val="00A51428"/>
    <w:rsid w:val="00A537EF"/>
    <w:rsid w:val="00A55AF8"/>
    <w:rsid w:val="00A5703C"/>
    <w:rsid w:val="00A57723"/>
    <w:rsid w:val="00A600BD"/>
    <w:rsid w:val="00A67783"/>
    <w:rsid w:val="00A810EC"/>
    <w:rsid w:val="00A95183"/>
    <w:rsid w:val="00AB4E10"/>
    <w:rsid w:val="00AC2344"/>
    <w:rsid w:val="00AC6E2C"/>
    <w:rsid w:val="00AD3464"/>
    <w:rsid w:val="00AD7523"/>
    <w:rsid w:val="00AE53C2"/>
    <w:rsid w:val="00AE7683"/>
    <w:rsid w:val="00AF27FB"/>
    <w:rsid w:val="00AF5026"/>
    <w:rsid w:val="00AF5CDA"/>
    <w:rsid w:val="00B010D0"/>
    <w:rsid w:val="00B070B9"/>
    <w:rsid w:val="00B165FC"/>
    <w:rsid w:val="00B21F8C"/>
    <w:rsid w:val="00B31EF9"/>
    <w:rsid w:val="00B33E89"/>
    <w:rsid w:val="00B378A4"/>
    <w:rsid w:val="00B4567F"/>
    <w:rsid w:val="00B53064"/>
    <w:rsid w:val="00B5645A"/>
    <w:rsid w:val="00B57CE8"/>
    <w:rsid w:val="00B57EDF"/>
    <w:rsid w:val="00B60023"/>
    <w:rsid w:val="00B61845"/>
    <w:rsid w:val="00B62956"/>
    <w:rsid w:val="00BA0627"/>
    <w:rsid w:val="00BA0D8E"/>
    <w:rsid w:val="00BB1C0A"/>
    <w:rsid w:val="00BC3063"/>
    <w:rsid w:val="00BC3A85"/>
    <w:rsid w:val="00BC3F26"/>
    <w:rsid w:val="00BC591F"/>
    <w:rsid w:val="00BE5DCC"/>
    <w:rsid w:val="00BF0E74"/>
    <w:rsid w:val="00BF31AA"/>
    <w:rsid w:val="00BF53BB"/>
    <w:rsid w:val="00BF6FC6"/>
    <w:rsid w:val="00C05FEE"/>
    <w:rsid w:val="00C07701"/>
    <w:rsid w:val="00C121EC"/>
    <w:rsid w:val="00C17D82"/>
    <w:rsid w:val="00C22D5F"/>
    <w:rsid w:val="00C22E51"/>
    <w:rsid w:val="00C302B5"/>
    <w:rsid w:val="00C3481A"/>
    <w:rsid w:val="00C3691C"/>
    <w:rsid w:val="00C446A8"/>
    <w:rsid w:val="00C75789"/>
    <w:rsid w:val="00C841D7"/>
    <w:rsid w:val="00C949F3"/>
    <w:rsid w:val="00C95422"/>
    <w:rsid w:val="00CA36AE"/>
    <w:rsid w:val="00CA7234"/>
    <w:rsid w:val="00CB0FA9"/>
    <w:rsid w:val="00CB107D"/>
    <w:rsid w:val="00CB5A24"/>
    <w:rsid w:val="00CC7A69"/>
    <w:rsid w:val="00CE7B2D"/>
    <w:rsid w:val="00CF0060"/>
    <w:rsid w:val="00CF06D8"/>
    <w:rsid w:val="00D2105A"/>
    <w:rsid w:val="00D222D8"/>
    <w:rsid w:val="00D26682"/>
    <w:rsid w:val="00D32D39"/>
    <w:rsid w:val="00D33474"/>
    <w:rsid w:val="00D5090E"/>
    <w:rsid w:val="00D527D3"/>
    <w:rsid w:val="00D60CAB"/>
    <w:rsid w:val="00D6314C"/>
    <w:rsid w:val="00D64FBE"/>
    <w:rsid w:val="00D753C5"/>
    <w:rsid w:val="00D8244C"/>
    <w:rsid w:val="00D83918"/>
    <w:rsid w:val="00D92CD4"/>
    <w:rsid w:val="00D940F2"/>
    <w:rsid w:val="00D97DBB"/>
    <w:rsid w:val="00DA3661"/>
    <w:rsid w:val="00DC202F"/>
    <w:rsid w:val="00DC2D2F"/>
    <w:rsid w:val="00DD1325"/>
    <w:rsid w:val="00DD31DA"/>
    <w:rsid w:val="00DE2A1B"/>
    <w:rsid w:val="00DE2E04"/>
    <w:rsid w:val="00DE3FEA"/>
    <w:rsid w:val="00DE5362"/>
    <w:rsid w:val="00DE65CB"/>
    <w:rsid w:val="00DF408E"/>
    <w:rsid w:val="00E006D2"/>
    <w:rsid w:val="00E0281D"/>
    <w:rsid w:val="00E041EF"/>
    <w:rsid w:val="00E05AD8"/>
    <w:rsid w:val="00E05CC3"/>
    <w:rsid w:val="00E061C3"/>
    <w:rsid w:val="00E13E07"/>
    <w:rsid w:val="00E20128"/>
    <w:rsid w:val="00E24EFE"/>
    <w:rsid w:val="00E2609D"/>
    <w:rsid w:val="00E43737"/>
    <w:rsid w:val="00E44185"/>
    <w:rsid w:val="00E701D8"/>
    <w:rsid w:val="00E741C8"/>
    <w:rsid w:val="00E751B0"/>
    <w:rsid w:val="00E971B6"/>
    <w:rsid w:val="00EA29BB"/>
    <w:rsid w:val="00EA7799"/>
    <w:rsid w:val="00EB5C95"/>
    <w:rsid w:val="00EC0A72"/>
    <w:rsid w:val="00EC0AAF"/>
    <w:rsid w:val="00EC0E33"/>
    <w:rsid w:val="00EC635C"/>
    <w:rsid w:val="00EF077B"/>
    <w:rsid w:val="00EF2D6B"/>
    <w:rsid w:val="00F051B7"/>
    <w:rsid w:val="00F126E2"/>
    <w:rsid w:val="00F36AEF"/>
    <w:rsid w:val="00F36F26"/>
    <w:rsid w:val="00F37DA5"/>
    <w:rsid w:val="00F43E25"/>
    <w:rsid w:val="00F47E4F"/>
    <w:rsid w:val="00F52BB2"/>
    <w:rsid w:val="00F55D86"/>
    <w:rsid w:val="00F57024"/>
    <w:rsid w:val="00F605B9"/>
    <w:rsid w:val="00F82C5A"/>
    <w:rsid w:val="00F85820"/>
    <w:rsid w:val="00F94CC4"/>
    <w:rsid w:val="00F9501E"/>
    <w:rsid w:val="00FB3BDE"/>
    <w:rsid w:val="00FE2507"/>
    <w:rsid w:val="00FE6551"/>
    <w:rsid w:val="00FF2A38"/>
    <w:rsid w:val="00FF4984"/>
    <w:rsid w:val="00F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8F7C59-1D87-457C-8A75-E37F2485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91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D83918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D83918"/>
    <w:pPr>
      <w:keepNext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6C44"/>
    <w:rPr>
      <w:rFonts w:cs="Times New Roman"/>
      <w:sz w:val="4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56C44"/>
    <w:rPr>
      <w:rFonts w:cs="Times New Roman"/>
      <w:sz w:val="28"/>
      <w:szCs w:val="28"/>
      <w:lang w:val="ru-RU" w:eastAsia="ru-RU" w:bidi="ar-SA"/>
    </w:rPr>
  </w:style>
  <w:style w:type="paragraph" w:customStyle="1" w:styleId="a3">
    <w:name w:val="Нормальный (таблица)"/>
    <w:basedOn w:val="a"/>
    <w:next w:val="a"/>
    <w:uiPriority w:val="99"/>
    <w:rsid w:val="00956C4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ody Text Indent"/>
    <w:basedOn w:val="a"/>
    <w:link w:val="a5"/>
    <w:uiPriority w:val="99"/>
    <w:rsid w:val="00956C4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956C44"/>
    <w:rPr>
      <w:rFonts w:cs="Times New Roman"/>
      <w:sz w:val="28"/>
      <w:szCs w:val="28"/>
      <w:lang w:val="ru-RU" w:eastAsia="ru-RU" w:bidi="ar-SA"/>
    </w:rPr>
  </w:style>
  <w:style w:type="paragraph" w:styleId="21">
    <w:name w:val="Body Text 2"/>
    <w:basedOn w:val="a"/>
    <w:link w:val="22"/>
    <w:uiPriority w:val="99"/>
    <w:rsid w:val="00D83918"/>
    <w:pPr>
      <w:ind w:firstLine="709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83918"/>
    <w:rPr>
      <w:rFonts w:cs="Times New Roman"/>
      <w:sz w:val="28"/>
      <w:szCs w:val="28"/>
    </w:rPr>
  </w:style>
  <w:style w:type="paragraph" w:styleId="a6">
    <w:name w:val="Body Text"/>
    <w:basedOn w:val="a"/>
    <w:link w:val="a7"/>
    <w:uiPriority w:val="99"/>
    <w:rsid w:val="00D83918"/>
    <w:pPr>
      <w:jc w:val="center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83918"/>
    <w:rPr>
      <w:rFonts w:cs="Times New Roman"/>
      <w:sz w:val="28"/>
      <w:szCs w:val="28"/>
    </w:rPr>
  </w:style>
  <w:style w:type="paragraph" w:customStyle="1" w:styleId="11">
    <w:name w:val="Стиль1"/>
    <w:basedOn w:val="a"/>
    <w:uiPriority w:val="99"/>
    <w:rsid w:val="00DE5362"/>
    <w:pPr>
      <w:spacing w:line="228" w:lineRule="auto"/>
      <w:jc w:val="both"/>
    </w:pPr>
  </w:style>
  <w:style w:type="paragraph" w:styleId="a8">
    <w:name w:val="footer"/>
    <w:basedOn w:val="a"/>
    <w:link w:val="a9"/>
    <w:uiPriority w:val="99"/>
    <w:rsid w:val="000C4B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6C44"/>
    <w:rPr>
      <w:rFonts w:cs="Times New Roman"/>
      <w:sz w:val="28"/>
      <w:szCs w:val="28"/>
      <w:lang w:val="ru-RU" w:eastAsia="ru-RU" w:bidi="ar-SA"/>
    </w:rPr>
  </w:style>
  <w:style w:type="character" w:styleId="aa">
    <w:name w:val="page number"/>
    <w:basedOn w:val="a0"/>
    <w:uiPriority w:val="99"/>
    <w:rsid w:val="000C4B21"/>
    <w:rPr>
      <w:rFonts w:cs="Times New Roman"/>
    </w:rPr>
  </w:style>
  <w:style w:type="paragraph" w:customStyle="1" w:styleId="12">
    <w:name w:val="Знак1"/>
    <w:basedOn w:val="a"/>
    <w:uiPriority w:val="99"/>
    <w:rsid w:val="00BF6FC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header"/>
    <w:basedOn w:val="a"/>
    <w:link w:val="ac"/>
    <w:rsid w:val="00A537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56C44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uiPriority w:val="99"/>
    <w:rsid w:val="00956C4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956C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56C4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d">
    <w:name w:val="Table Grid"/>
    <w:basedOn w:val="a1"/>
    <w:uiPriority w:val="99"/>
    <w:rsid w:val="00956C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956C44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956C44"/>
    <w:rPr>
      <w:rFonts w:ascii="Tahoma" w:hAnsi="Tahoma" w:cs="Times New Roman"/>
      <w:sz w:val="16"/>
    </w:rPr>
  </w:style>
  <w:style w:type="character" w:customStyle="1" w:styleId="af0">
    <w:name w:val="Гипертекстовая ссылка"/>
    <w:uiPriority w:val="99"/>
    <w:rsid w:val="00956C44"/>
    <w:rPr>
      <w:color w:val="106BBE"/>
      <w:sz w:val="26"/>
    </w:rPr>
  </w:style>
  <w:style w:type="paragraph" w:styleId="af1">
    <w:name w:val="List Paragraph"/>
    <w:basedOn w:val="a"/>
    <w:uiPriority w:val="99"/>
    <w:qFormat/>
    <w:rsid w:val="00956C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2">
    <w:name w:val="Hyperlink"/>
    <w:basedOn w:val="a0"/>
    <w:uiPriority w:val="99"/>
    <w:semiHidden/>
    <w:rsid w:val="00956C44"/>
    <w:rPr>
      <w:rFonts w:cs="Times New Roman"/>
      <w:color w:val="0000FF"/>
      <w:u w:val="single"/>
    </w:rPr>
  </w:style>
  <w:style w:type="table" w:styleId="13">
    <w:name w:val="Table Grid 1"/>
    <w:basedOn w:val="a1"/>
    <w:uiPriority w:val="99"/>
    <w:rsid w:val="00713E5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324839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4">
    <w:name w:val="заголовок 1"/>
    <w:basedOn w:val="a"/>
    <w:next w:val="a"/>
    <w:uiPriority w:val="99"/>
    <w:rsid w:val="00105DD7"/>
    <w:pPr>
      <w:keepNext/>
      <w:autoSpaceDE w:val="0"/>
      <w:autoSpaceDN w:val="0"/>
      <w:spacing w:before="1080" w:line="480" w:lineRule="auto"/>
      <w:outlineLvl w:val="0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105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05DD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74;&#1077;&#1094;\Application%20Data\Microsoft\&#1064;&#1072;&#1073;&#1083;&#1086;&#1085;&#1099;\&#1055;&#1086;&#1089;&#1090;&#1072;&#1085;.%20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69694-C132-41F3-A8EE-8091C5A9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Постан. 2013.dot</Template>
  <TotalTime>289</TotalTime>
  <Pages>1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2</Company>
  <LinksUpToDate>false</LinksUpToDate>
  <CharactersWithSpaces>22355</CharactersWithSpaces>
  <SharedDoc>false</SharedDoc>
  <HLinks>
    <vt:vector size="12" baseType="variant">
      <vt:variant>
        <vt:i4>6553658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Par580</vt:lpwstr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Швец</dc:creator>
  <cp:keywords/>
  <dc:description/>
  <cp:lastModifiedBy>Петренко</cp:lastModifiedBy>
  <cp:revision>12</cp:revision>
  <cp:lastPrinted>2016-04-18T14:59:00Z</cp:lastPrinted>
  <dcterms:created xsi:type="dcterms:W3CDTF">2016-04-01T07:48:00Z</dcterms:created>
  <dcterms:modified xsi:type="dcterms:W3CDTF">2016-04-18T15:00:00Z</dcterms:modified>
</cp:coreProperties>
</file>